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F26F47" w:rsidRDefault="00F26F47" w14:paraId="2DC10F08" w14:textId="3990FFF3">
      <w:pPr>
        <w:rPr>
          <w:b/>
          <w:bCs/>
          <w:sz w:val="28"/>
        </w:rPr>
      </w:pPr>
      <w:r>
        <w:rPr>
          <w:b/>
          <w:bCs/>
          <w:sz w:val="28"/>
        </w:rPr>
        <w:t>B</w:t>
      </w:r>
      <w:r w:rsidR="00592311">
        <w:rPr>
          <w:b/>
          <w:bCs/>
          <w:sz w:val="28"/>
        </w:rPr>
        <w:t xml:space="preserve"> </w:t>
      </w:r>
      <w:r>
        <w:rPr>
          <w:b/>
          <w:bCs/>
          <w:sz w:val="28"/>
        </w:rPr>
        <w:t>Konkurranseregler og kvalifikasjonskrav</w:t>
      </w:r>
    </w:p>
    <w:p w:rsidR="00F26F47" w:rsidRDefault="00F26F47" w14:paraId="2DC10F09" w14:textId="3EBB4C20">
      <w:pPr>
        <w:rPr>
          <w:b/>
          <w:bCs/>
          <w:sz w:val="28"/>
        </w:rPr>
      </w:pPr>
      <w:r>
        <w:rPr>
          <w:b/>
          <w:bCs/>
          <w:sz w:val="28"/>
        </w:rPr>
        <w:t>B3</w:t>
      </w:r>
      <w:r w:rsidR="00592311">
        <w:rPr>
          <w:b/>
          <w:bCs/>
          <w:sz w:val="28"/>
        </w:rPr>
        <w:t xml:space="preserve"> </w:t>
      </w:r>
      <w:r w:rsidRPr="00895303" w:rsidR="00895303">
        <w:rPr>
          <w:b/>
          <w:bCs/>
          <w:sz w:val="28"/>
        </w:rPr>
        <w:t>Krav til tilbud og spesielle konkurranseregler</w:t>
      </w:r>
    </w:p>
    <w:p w:rsidR="00F26F47" w:rsidRDefault="00F26F47" w14:paraId="2DC10F0A" w14:textId="77777777"/>
    <w:p w:rsidR="00F26F47" w:rsidRDefault="00F26F47" w14:paraId="2DC10F0B" w14:textId="77777777">
      <w:pPr>
        <w:rPr>
          <w:rFonts w:ascii="Arial" w:hAnsi="Arial" w:cs="Arial"/>
          <w:b/>
          <w:bCs/>
          <w:sz w:val="28"/>
        </w:rPr>
      </w:pPr>
      <w:r>
        <w:rPr>
          <w:rFonts w:ascii="Arial" w:hAnsi="Arial" w:cs="Arial"/>
          <w:b/>
          <w:bCs/>
          <w:sz w:val="28"/>
        </w:rPr>
        <w:t>Innhold</w:t>
      </w:r>
    </w:p>
    <w:p w:rsidR="00F26F47" w:rsidRDefault="00F26F47" w14:paraId="2DC10F0C" w14:textId="77777777"/>
    <w:p w:rsidR="00C3242E" w:rsidRDefault="00F26F47" w14:paraId="631E6D8F" w14:textId="15407916">
      <w:pPr>
        <w:pStyle w:val="TOC1"/>
        <w:rPr>
          <w:rFonts w:asciiTheme="minorHAnsi" w:hAnsiTheme="minorHAnsi" w:eastAsiaTheme="minorEastAsia" w:cstheme="minorBidi"/>
          <w:b w:val="0"/>
          <w:sz w:val="22"/>
          <w:szCs w:val="22"/>
          <w:lang w:eastAsia="nb-NO"/>
        </w:rPr>
      </w:pPr>
      <w:r>
        <w:fldChar w:fldCharType="begin"/>
      </w:r>
      <w:r>
        <w:instrText xml:space="preserve"> TOC \o "1-3" \h \z </w:instrText>
      </w:r>
      <w:r>
        <w:fldChar w:fldCharType="separate"/>
      </w:r>
      <w:hyperlink w:history="1" w:anchor="_Toc89694804">
        <w:r w:rsidRPr="00F97742" w:rsidR="00C3242E">
          <w:rPr>
            <w:rStyle w:val="Hyperlink"/>
          </w:rPr>
          <w:t>1</w:t>
        </w:r>
        <w:r w:rsidR="00C3242E">
          <w:rPr>
            <w:rFonts w:asciiTheme="minorHAnsi" w:hAnsiTheme="minorHAnsi" w:eastAsiaTheme="minorEastAsia" w:cstheme="minorBidi"/>
            <w:b w:val="0"/>
            <w:sz w:val="22"/>
            <w:szCs w:val="22"/>
            <w:lang w:eastAsia="nb-NO"/>
          </w:rPr>
          <w:tab/>
        </w:r>
        <w:r w:rsidRPr="00F97742" w:rsidR="00C3242E">
          <w:rPr>
            <w:rStyle w:val="Hyperlink"/>
          </w:rPr>
          <w:t>Generelt om konkurransegrunnlagets kapittel B3</w:t>
        </w:r>
        <w:r w:rsidR="00C3242E">
          <w:rPr>
            <w:webHidden/>
          </w:rPr>
          <w:tab/>
        </w:r>
        <w:r w:rsidR="00C3242E">
          <w:rPr>
            <w:webHidden/>
          </w:rPr>
          <w:fldChar w:fldCharType="begin"/>
        </w:r>
        <w:r w:rsidR="00C3242E">
          <w:rPr>
            <w:webHidden/>
          </w:rPr>
          <w:instrText xml:space="preserve"> PAGEREF _Toc89694804 \h </w:instrText>
        </w:r>
        <w:r w:rsidR="00C3242E">
          <w:rPr>
            <w:webHidden/>
          </w:rPr>
        </w:r>
        <w:r w:rsidR="00C3242E">
          <w:rPr>
            <w:webHidden/>
          </w:rPr>
          <w:fldChar w:fldCharType="separate"/>
        </w:r>
        <w:r w:rsidR="00762FD2">
          <w:rPr>
            <w:webHidden/>
          </w:rPr>
          <w:t>2</w:t>
        </w:r>
        <w:r w:rsidR="00C3242E">
          <w:rPr>
            <w:webHidden/>
          </w:rPr>
          <w:fldChar w:fldCharType="end"/>
        </w:r>
      </w:hyperlink>
    </w:p>
    <w:p w:rsidR="00C3242E" w:rsidRDefault="004A6184" w14:paraId="215DFE50" w14:textId="0866D4BE">
      <w:pPr>
        <w:pStyle w:val="TOC1"/>
        <w:rPr>
          <w:rFonts w:asciiTheme="minorHAnsi" w:hAnsiTheme="minorHAnsi" w:eastAsiaTheme="minorEastAsia" w:cstheme="minorBidi"/>
          <w:b w:val="0"/>
          <w:sz w:val="22"/>
          <w:szCs w:val="22"/>
          <w:lang w:eastAsia="nb-NO"/>
        </w:rPr>
      </w:pPr>
      <w:hyperlink w:history="1" w:anchor="_Toc89694805">
        <w:r w:rsidRPr="00F97742" w:rsidR="00C3242E">
          <w:rPr>
            <w:rStyle w:val="Hyperlink"/>
          </w:rPr>
          <w:t>2</w:t>
        </w:r>
        <w:r w:rsidR="00C3242E">
          <w:rPr>
            <w:rFonts w:asciiTheme="minorHAnsi" w:hAnsiTheme="minorHAnsi" w:eastAsiaTheme="minorEastAsia" w:cstheme="minorBidi"/>
            <w:b w:val="0"/>
            <w:sz w:val="22"/>
            <w:szCs w:val="22"/>
            <w:lang w:eastAsia="nb-NO"/>
          </w:rPr>
          <w:tab/>
        </w:r>
        <w:r w:rsidRPr="00F97742" w:rsidR="00C3242E">
          <w:rPr>
            <w:rStyle w:val="Hyperlink"/>
          </w:rPr>
          <w:t>Tekniske spesifikasjoner og priser</w:t>
        </w:r>
        <w:r w:rsidR="00C3242E">
          <w:rPr>
            <w:webHidden/>
          </w:rPr>
          <w:tab/>
        </w:r>
        <w:r w:rsidR="00C3242E">
          <w:rPr>
            <w:webHidden/>
          </w:rPr>
          <w:fldChar w:fldCharType="begin"/>
        </w:r>
        <w:r w:rsidR="00C3242E">
          <w:rPr>
            <w:webHidden/>
          </w:rPr>
          <w:instrText xml:space="preserve"> PAGEREF _Toc89694805 \h </w:instrText>
        </w:r>
        <w:r w:rsidR="00C3242E">
          <w:rPr>
            <w:webHidden/>
          </w:rPr>
        </w:r>
        <w:r w:rsidR="00C3242E">
          <w:rPr>
            <w:webHidden/>
          </w:rPr>
          <w:fldChar w:fldCharType="separate"/>
        </w:r>
        <w:r w:rsidR="00762FD2">
          <w:rPr>
            <w:webHidden/>
          </w:rPr>
          <w:t>2</w:t>
        </w:r>
        <w:r w:rsidR="00C3242E">
          <w:rPr>
            <w:webHidden/>
          </w:rPr>
          <w:fldChar w:fldCharType="end"/>
        </w:r>
      </w:hyperlink>
    </w:p>
    <w:p w:rsidR="00C3242E" w:rsidRDefault="004A6184" w14:paraId="2DF2041A" w14:textId="0E16F088">
      <w:pPr>
        <w:pStyle w:val="TOC2"/>
        <w:rPr>
          <w:rFonts w:asciiTheme="minorHAnsi" w:hAnsiTheme="minorHAnsi" w:eastAsiaTheme="minorEastAsia" w:cstheme="minorBidi"/>
          <w:sz w:val="22"/>
          <w:szCs w:val="22"/>
          <w:lang w:val="nb-NO" w:eastAsia="nb-NO"/>
        </w:rPr>
      </w:pPr>
      <w:hyperlink w:history="1" w:anchor="_Toc89694806">
        <w:r w:rsidRPr="00F97742" w:rsidR="00C3242E">
          <w:rPr>
            <w:rStyle w:val="Hyperlink"/>
          </w:rPr>
          <w:t>2.1</w:t>
        </w:r>
        <w:r w:rsidR="00C3242E">
          <w:rPr>
            <w:rFonts w:asciiTheme="minorHAnsi" w:hAnsiTheme="minorHAnsi" w:eastAsiaTheme="minorEastAsia" w:cstheme="minorBidi"/>
            <w:sz w:val="22"/>
            <w:szCs w:val="22"/>
            <w:lang w:val="nb-NO" w:eastAsia="nb-NO"/>
          </w:rPr>
          <w:tab/>
        </w:r>
        <w:r w:rsidRPr="00F97742" w:rsidR="00C3242E">
          <w:rPr>
            <w:rStyle w:val="Hyperlink"/>
          </w:rPr>
          <w:t>Beskrivelse, mengderegler, priser og øvrige opplysninger</w:t>
        </w:r>
        <w:r w:rsidR="00C3242E">
          <w:rPr>
            <w:webHidden/>
          </w:rPr>
          <w:tab/>
        </w:r>
        <w:r w:rsidR="00C3242E">
          <w:rPr>
            <w:webHidden/>
          </w:rPr>
          <w:fldChar w:fldCharType="begin"/>
        </w:r>
        <w:r w:rsidR="00C3242E">
          <w:rPr>
            <w:webHidden/>
          </w:rPr>
          <w:instrText xml:space="preserve"> PAGEREF _Toc89694806 \h </w:instrText>
        </w:r>
        <w:r w:rsidR="00C3242E">
          <w:rPr>
            <w:webHidden/>
          </w:rPr>
        </w:r>
        <w:r w:rsidR="00C3242E">
          <w:rPr>
            <w:webHidden/>
          </w:rPr>
          <w:fldChar w:fldCharType="separate"/>
        </w:r>
        <w:r w:rsidR="00762FD2">
          <w:rPr>
            <w:webHidden/>
          </w:rPr>
          <w:t>2</w:t>
        </w:r>
        <w:r w:rsidR="00C3242E">
          <w:rPr>
            <w:webHidden/>
          </w:rPr>
          <w:fldChar w:fldCharType="end"/>
        </w:r>
      </w:hyperlink>
    </w:p>
    <w:p w:rsidR="00C3242E" w:rsidRDefault="004A6184" w14:paraId="38942666" w14:textId="27B4330D">
      <w:pPr>
        <w:pStyle w:val="TOC1"/>
        <w:rPr>
          <w:rFonts w:asciiTheme="minorHAnsi" w:hAnsiTheme="minorHAnsi" w:eastAsiaTheme="minorEastAsia" w:cstheme="minorBidi"/>
          <w:b w:val="0"/>
          <w:sz w:val="22"/>
          <w:szCs w:val="22"/>
          <w:lang w:eastAsia="nb-NO"/>
        </w:rPr>
      </w:pPr>
      <w:hyperlink w:history="1" w:anchor="_Toc89694807">
        <w:r w:rsidRPr="00F97742" w:rsidR="00C3242E">
          <w:rPr>
            <w:rStyle w:val="Hyperlink"/>
          </w:rPr>
          <w:t>3</w:t>
        </w:r>
        <w:r w:rsidR="00C3242E">
          <w:rPr>
            <w:rFonts w:asciiTheme="minorHAnsi" w:hAnsiTheme="minorHAnsi" w:eastAsiaTheme="minorEastAsia" w:cstheme="minorBidi"/>
            <w:b w:val="0"/>
            <w:sz w:val="22"/>
            <w:szCs w:val="22"/>
            <w:lang w:eastAsia="nb-NO"/>
          </w:rPr>
          <w:tab/>
        </w:r>
        <w:r w:rsidRPr="00F97742" w:rsidR="00C3242E">
          <w:rPr>
            <w:rStyle w:val="Hyperlink"/>
          </w:rPr>
          <w:t>Utlevering av konkurransegrunnlaget</w:t>
        </w:r>
        <w:r w:rsidR="00C3242E">
          <w:rPr>
            <w:webHidden/>
          </w:rPr>
          <w:tab/>
        </w:r>
        <w:r w:rsidR="00C3242E">
          <w:rPr>
            <w:webHidden/>
          </w:rPr>
          <w:fldChar w:fldCharType="begin"/>
        </w:r>
        <w:r w:rsidR="00C3242E">
          <w:rPr>
            <w:webHidden/>
          </w:rPr>
          <w:instrText xml:space="preserve"> PAGEREF _Toc89694807 \h </w:instrText>
        </w:r>
        <w:r w:rsidR="00C3242E">
          <w:rPr>
            <w:webHidden/>
          </w:rPr>
        </w:r>
        <w:r w:rsidR="00C3242E">
          <w:rPr>
            <w:webHidden/>
          </w:rPr>
          <w:fldChar w:fldCharType="separate"/>
        </w:r>
        <w:r w:rsidR="00762FD2">
          <w:rPr>
            <w:webHidden/>
          </w:rPr>
          <w:t>4</w:t>
        </w:r>
        <w:r w:rsidR="00C3242E">
          <w:rPr>
            <w:webHidden/>
          </w:rPr>
          <w:fldChar w:fldCharType="end"/>
        </w:r>
      </w:hyperlink>
    </w:p>
    <w:p w:rsidR="00C3242E" w:rsidRDefault="004A6184" w14:paraId="2691DF70" w14:textId="480DB58C">
      <w:pPr>
        <w:pStyle w:val="TOC1"/>
        <w:rPr>
          <w:rFonts w:asciiTheme="minorHAnsi" w:hAnsiTheme="minorHAnsi" w:eastAsiaTheme="minorEastAsia" w:cstheme="minorBidi"/>
          <w:b w:val="0"/>
          <w:sz w:val="22"/>
          <w:szCs w:val="22"/>
          <w:lang w:eastAsia="nb-NO"/>
        </w:rPr>
      </w:pPr>
      <w:hyperlink w:history="1" w:anchor="_Toc89694808">
        <w:r w:rsidRPr="00F97742" w:rsidR="00C3242E">
          <w:rPr>
            <w:rStyle w:val="Hyperlink"/>
          </w:rPr>
          <w:t>4</w:t>
        </w:r>
        <w:r w:rsidR="00C3242E">
          <w:rPr>
            <w:rFonts w:asciiTheme="minorHAnsi" w:hAnsiTheme="minorHAnsi" w:eastAsiaTheme="minorEastAsia" w:cstheme="minorBidi"/>
            <w:b w:val="0"/>
            <w:sz w:val="22"/>
            <w:szCs w:val="22"/>
            <w:lang w:eastAsia="nb-NO"/>
          </w:rPr>
          <w:tab/>
        </w:r>
        <w:r w:rsidRPr="00F97742" w:rsidR="00C3242E">
          <w:rPr>
            <w:rStyle w:val="Hyperlink"/>
          </w:rPr>
          <w:t>Levering av tilbud</w:t>
        </w:r>
        <w:r w:rsidR="00C3242E">
          <w:rPr>
            <w:webHidden/>
          </w:rPr>
          <w:tab/>
        </w:r>
        <w:r w:rsidR="00C3242E">
          <w:rPr>
            <w:webHidden/>
          </w:rPr>
          <w:fldChar w:fldCharType="begin"/>
        </w:r>
        <w:r w:rsidR="00C3242E">
          <w:rPr>
            <w:webHidden/>
          </w:rPr>
          <w:instrText xml:space="preserve"> PAGEREF _Toc89694808 \h </w:instrText>
        </w:r>
        <w:r w:rsidR="00C3242E">
          <w:rPr>
            <w:webHidden/>
          </w:rPr>
        </w:r>
        <w:r w:rsidR="00C3242E">
          <w:rPr>
            <w:webHidden/>
          </w:rPr>
          <w:fldChar w:fldCharType="separate"/>
        </w:r>
        <w:r w:rsidR="00762FD2">
          <w:rPr>
            <w:webHidden/>
          </w:rPr>
          <w:t>4</w:t>
        </w:r>
        <w:r w:rsidR="00C3242E">
          <w:rPr>
            <w:webHidden/>
          </w:rPr>
          <w:fldChar w:fldCharType="end"/>
        </w:r>
      </w:hyperlink>
    </w:p>
    <w:p w:rsidR="00C3242E" w:rsidRDefault="004A6184" w14:paraId="453590FF" w14:textId="48376F7D">
      <w:pPr>
        <w:pStyle w:val="TOC1"/>
        <w:rPr>
          <w:rFonts w:asciiTheme="minorHAnsi" w:hAnsiTheme="minorHAnsi" w:eastAsiaTheme="minorEastAsia" w:cstheme="minorBidi"/>
          <w:b w:val="0"/>
          <w:sz w:val="22"/>
          <w:szCs w:val="22"/>
          <w:lang w:eastAsia="nb-NO"/>
        </w:rPr>
      </w:pPr>
      <w:hyperlink w:history="1" w:anchor="_Toc89694809">
        <w:r w:rsidRPr="00F97742" w:rsidR="00C3242E">
          <w:rPr>
            <w:rStyle w:val="Hyperlink"/>
          </w:rPr>
          <w:t>5</w:t>
        </w:r>
        <w:r w:rsidR="00C3242E">
          <w:rPr>
            <w:rFonts w:asciiTheme="minorHAnsi" w:hAnsiTheme="minorHAnsi" w:eastAsiaTheme="minorEastAsia" w:cstheme="minorBidi"/>
            <w:b w:val="0"/>
            <w:sz w:val="22"/>
            <w:szCs w:val="22"/>
            <w:lang w:eastAsia="nb-NO"/>
          </w:rPr>
          <w:tab/>
        </w:r>
        <w:r w:rsidRPr="00F97742" w:rsidR="00C3242E">
          <w:rPr>
            <w:rStyle w:val="Hyperlink"/>
          </w:rPr>
          <w:t>Alternative tilbud</w:t>
        </w:r>
        <w:r w:rsidR="00C3242E">
          <w:rPr>
            <w:webHidden/>
          </w:rPr>
          <w:tab/>
        </w:r>
        <w:r w:rsidR="00C3242E">
          <w:rPr>
            <w:webHidden/>
          </w:rPr>
          <w:fldChar w:fldCharType="begin"/>
        </w:r>
        <w:r w:rsidR="00C3242E">
          <w:rPr>
            <w:webHidden/>
          </w:rPr>
          <w:instrText xml:space="preserve"> PAGEREF _Toc89694809 \h </w:instrText>
        </w:r>
        <w:r w:rsidR="00C3242E">
          <w:rPr>
            <w:webHidden/>
          </w:rPr>
        </w:r>
        <w:r w:rsidR="00C3242E">
          <w:rPr>
            <w:webHidden/>
          </w:rPr>
          <w:fldChar w:fldCharType="separate"/>
        </w:r>
        <w:r w:rsidR="00762FD2">
          <w:rPr>
            <w:webHidden/>
          </w:rPr>
          <w:t>4</w:t>
        </w:r>
        <w:r w:rsidR="00C3242E">
          <w:rPr>
            <w:webHidden/>
          </w:rPr>
          <w:fldChar w:fldCharType="end"/>
        </w:r>
      </w:hyperlink>
    </w:p>
    <w:p w:rsidR="00C3242E" w:rsidRDefault="004A6184" w14:paraId="33086127" w14:textId="7B399478">
      <w:pPr>
        <w:pStyle w:val="TOC1"/>
        <w:rPr>
          <w:rFonts w:asciiTheme="minorHAnsi" w:hAnsiTheme="minorHAnsi" w:eastAsiaTheme="minorEastAsia" w:cstheme="minorBidi"/>
          <w:b w:val="0"/>
          <w:sz w:val="22"/>
          <w:szCs w:val="22"/>
          <w:lang w:eastAsia="nb-NO"/>
        </w:rPr>
      </w:pPr>
      <w:hyperlink w:history="1" w:anchor="_Toc89694810">
        <w:r w:rsidRPr="00F97742" w:rsidR="00C3242E">
          <w:rPr>
            <w:rStyle w:val="Hyperlink"/>
          </w:rPr>
          <w:t>6</w:t>
        </w:r>
        <w:r w:rsidR="00C3242E">
          <w:rPr>
            <w:rFonts w:asciiTheme="minorHAnsi" w:hAnsiTheme="minorHAnsi" w:eastAsiaTheme="minorEastAsia" w:cstheme="minorBidi"/>
            <w:b w:val="0"/>
            <w:sz w:val="22"/>
            <w:szCs w:val="22"/>
            <w:lang w:eastAsia="nb-NO"/>
          </w:rPr>
          <w:tab/>
        </w:r>
        <w:r w:rsidRPr="00F97742" w:rsidR="00C3242E">
          <w:rPr>
            <w:rStyle w:val="Hyperlink"/>
          </w:rPr>
          <w:t>Frister</w:t>
        </w:r>
        <w:r w:rsidR="00C3242E">
          <w:rPr>
            <w:webHidden/>
          </w:rPr>
          <w:tab/>
        </w:r>
        <w:r w:rsidR="00C3242E">
          <w:rPr>
            <w:webHidden/>
          </w:rPr>
          <w:fldChar w:fldCharType="begin"/>
        </w:r>
        <w:r w:rsidR="00C3242E">
          <w:rPr>
            <w:webHidden/>
          </w:rPr>
          <w:instrText xml:space="preserve"> PAGEREF _Toc89694810 \h </w:instrText>
        </w:r>
        <w:r w:rsidR="00C3242E">
          <w:rPr>
            <w:webHidden/>
          </w:rPr>
        </w:r>
        <w:r w:rsidR="00C3242E">
          <w:rPr>
            <w:webHidden/>
          </w:rPr>
          <w:fldChar w:fldCharType="separate"/>
        </w:r>
        <w:r w:rsidR="00762FD2">
          <w:rPr>
            <w:webHidden/>
          </w:rPr>
          <w:t>5</w:t>
        </w:r>
        <w:r w:rsidR="00C3242E">
          <w:rPr>
            <w:webHidden/>
          </w:rPr>
          <w:fldChar w:fldCharType="end"/>
        </w:r>
      </w:hyperlink>
    </w:p>
    <w:p w:rsidR="00C3242E" w:rsidRDefault="004A6184" w14:paraId="6383D8D4" w14:textId="04DABD8A">
      <w:pPr>
        <w:pStyle w:val="TOC2"/>
        <w:rPr>
          <w:rFonts w:asciiTheme="minorHAnsi" w:hAnsiTheme="minorHAnsi" w:eastAsiaTheme="minorEastAsia" w:cstheme="minorBidi"/>
          <w:sz w:val="22"/>
          <w:szCs w:val="22"/>
          <w:lang w:val="nb-NO" w:eastAsia="nb-NO"/>
        </w:rPr>
      </w:pPr>
      <w:hyperlink w:history="1" w:anchor="_Toc89694811">
        <w:r w:rsidRPr="00F97742" w:rsidR="00C3242E">
          <w:rPr>
            <w:rStyle w:val="Hyperlink"/>
          </w:rPr>
          <w:t>6.1 Tilbudsfrist</w:t>
        </w:r>
        <w:r w:rsidR="00C3242E">
          <w:rPr>
            <w:webHidden/>
          </w:rPr>
          <w:tab/>
        </w:r>
        <w:r w:rsidR="00C3242E">
          <w:rPr>
            <w:webHidden/>
          </w:rPr>
          <w:fldChar w:fldCharType="begin"/>
        </w:r>
        <w:r w:rsidR="00C3242E">
          <w:rPr>
            <w:webHidden/>
          </w:rPr>
          <w:instrText xml:space="preserve"> PAGEREF _Toc89694811 \h </w:instrText>
        </w:r>
        <w:r w:rsidR="00C3242E">
          <w:rPr>
            <w:webHidden/>
          </w:rPr>
        </w:r>
        <w:r w:rsidR="00C3242E">
          <w:rPr>
            <w:webHidden/>
          </w:rPr>
          <w:fldChar w:fldCharType="separate"/>
        </w:r>
        <w:r w:rsidR="00762FD2">
          <w:rPr>
            <w:webHidden/>
          </w:rPr>
          <w:t>5</w:t>
        </w:r>
        <w:r w:rsidR="00C3242E">
          <w:rPr>
            <w:webHidden/>
          </w:rPr>
          <w:fldChar w:fldCharType="end"/>
        </w:r>
      </w:hyperlink>
    </w:p>
    <w:p w:rsidR="00C3242E" w:rsidRDefault="004A6184" w14:paraId="542217AE" w14:textId="493D1C86">
      <w:pPr>
        <w:pStyle w:val="TOC2"/>
        <w:rPr>
          <w:rFonts w:asciiTheme="minorHAnsi" w:hAnsiTheme="minorHAnsi" w:eastAsiaTheme="minorEastAsia" w:cstheme="minorBidi"/>
          <w:sz w:val="22"/>
          <w:szCs w:val="22"/>
          <w:lang w:val="nb-NO" w:eastAsia="nb-NO"/>
        </w:rPr>
      </w:pPr>
      <w:hyperlink w:history="1" w:anchor="_Toc89694812">
        <w:r w:rsidRPr="00F97742" w:rsidR="00C3242E">
          <w:rPr>
            <w:rStyle w:val="Hyperlink"/>
          </w:rPr>
          <w:t>6.2 Vedståelsesfrist</w:t>
        </w:r>
        <w:r w:rsidR="00C3242E">
          <w:rPr>
            <w:webHidden/>
          </w:rPr>
          <w:tab/>
        </w:r>
        <w:r w:rsidR="00C3242E">
          <w:rPr>
            <w:webHidden/>
          </w:rPr>
          <w:fldChar w:fldCharType="begin"/>
        </w:r>
        <w:r w:rsidR="00C3242E">
          <w:rPr>
            <w:webHidden/>
          </w:rPr>
          <w:instrText xml:space="preserve"> PAGEREF _Toc89694812 \h </w:instrText>
        </w:r>
        <w:r w:rsidR="00C3242E">
          <w:rPr>
            <w:webHidden/>
          </w:rPr>
        </w:r>
        <w:r w:rsidR="00C3242E">
          <w:rPr>
            <w:webHidden/>
          </w:rPr>
          <w:fldChar w:fldCharType="separate"/>
        </w:r>
        <w:r w:rsidR="00762FD2">
          <w:rPr>
            <w:webHidden/>
          </w:rPr>
          <w:t>5</w:t>
        </w:r>
        <w:r w:rsidR="00C3242E">
          <w:rPr>
            <w:webHidden/>
          </w:rPr>
          <w:fldChar w:fldCharType="end"/>
        </w:r>
      </w:hyperlink>
    </w:p>
    <w:p w:rsidR="00C3242E" w:rsidRDefault="004A6184" w14:paraId="3AF33FCF" w14:textId="702F4F1D">
      <w:pPr>
        <w:pStyle w:val="TOC1"/>
        <w:rPr>
          <w:rFonts w:asciiTheme="minorHAnsi" w:hAnsiTheme="minorHAnsi" w:eastAsiaTheme="minorEastAsia" w:cstheme="minorBidi"/>
          <w:b w:val="0"/>
          <w:sz w:val="22"/>
          <w:szCs w:val="22"/>
          <w:lang w:eastAsia="nb-NO"/>
        </w:rPr>
      </w:pPr>
      <w:hyperlink w:history="1" w:anchor="_Toc89694813">
        <w:r w:rsidRPr="00F97742" w:rsidR="00C3242E">
          <w:rPr>
            <w:rStyle w:val="Hyperlink"/>
          </w:rPr>
          <w:t>7</w:t>
        </w:r>
        <w:r w:rsidR="00C3242E">
          <w:rPr>
            <w:rFonts w:asciiTheme="minorHAnsi" w:hAnsiTheme="minorHAnsi" w:eastAsiaTheme="minorEastAsia" w:cstheme="minorBidi"/>
            <w:b w:val="0"/>
            <w:sz w:val="22"/>
            <w:szCs w:val="22"/>
            <w:lang w:eastAsia="nb-NO"/>
          </w:rPr>
          <w:tab/>
        </w:r>
        <w:r w:rsidRPr="00F97742" w:rsidR="00C3242E">
          <w:rPr>
            <w:rStyle w:val="Hyperlink"/>
          </w:rPr>
          <w:t>Grunnlag for tildeling av kontrakt</w:t>
        </w:r>
        <w:r w:rsidR="00C3242E">
          <w:rPr>
            <w:webHidden/>
          </w:rPr>
          <w:tab/>
        </w:r>
        <w:r w:rsidR="00C3242E">
          <w:rPr>
            <w:webHidden/>
          </w:rPr>
          <w:fldChar w:fldCharType="begin"/>
        </w:r>
        <w:r w:rsidR="00C3242E">
          <w:rPr>
            <w:webHidden/>
          </w:rPr>
          <w:instrText xml:space="preserve"> PAGEREF _Toc89694813 \h </w:instrText>
        </w:r>
        <w:r w:rsidR="00C3242E">
          <w:rPr>
            <w:webHidden/>
          </w:rPr>
        </w:r>
        <w:r w:rsidR="00C3242E">
          <w:rPr>
            <w:webHidden/>
          </w:rPr>
          <w:fldChar w:fldCharType="separate"/>
        </w:r>
        <w:r w:rsidR="00762FD2">
          <w:rPr>
            <w:webHidden/>
          </w:rPr>
          <w:t>5</w:t>
        </w:r>
        <w:r w:rsidR="00C3242E">
          <w:rPr>
            <w:webHidden/>
          </w:rPr>
          <w:fldChar w:fldCharType="end"/>
        </w:r>
      </w:hyperlink>
    </w:p>
    <w:p w:rsidR="00C3242E" w:rsidRDefault="004A6184" w14:paraId="20E3BA9F" w14:textId="28AE2247">
      <w:pPr>
        <w:pStyle w:val="TOC1"/>
        <w:rPr>
          <w:rFonts w:asciiTheme="minorHAnsi" w:hAnsiTheme="minorHAnsi" w:eastAsiaTheme="minorEastAsia" w:cstheme="minorBidi"/>
          <w:b w:val="0"/>
          <w:sz w:val="22"/>
          <w:szCs w:val="22"/>
          <w:lang w:eastAsia="nb-NO"/>
        </w:rPr>
      </w:pPr>
      <w:hyperlink w:history="1" w:anchor="_Toc89694814">
        <w:r w:rsidRPr="00F97742" w:rsidR="00C3242E">
          <w:rPr>
            <w:rStyle w:val="Hyperlink"/>
          </w:rPr>
          <w:t>8</w:t>
        </w:r>
        <w:r w:rsidR="00C3242E">
          <w:rPr>
            <w:rFonts w:asciiTheme="minorHAnsi" w:hAnsiTheme="minorHAnsi" w:eastAsiaTheme="minorEastAsia" w:cstheme="minorBidi"/>
            <w:b w:val="0"/>
            <w:sz w:val="22"/>
            <w:szCs w:val="22"/>
            <w:lang w:eastAsia="nb-NO"/>
          </w:rPr>
          <w:tab/>
        </w:r>
        <w:r w:rsidRPr="00F97742" w:rsidR="00C3242E">
          <w:rPr>
            <w:rStyle w:val="Hyperlink"/>
          </w:rPr>
          <w:t>Tilbudets utforming</w:t>
        </w:r>
        <w:r w:rsidR="00C3242E">
          <w:rPr>
            <w:webHidden/>
          </w:rPr>
          <w:tab/>
        </w:r>
        <w:r w:rsidR="00C3242E">
          <w:rPr>
            <w:webHidden/>
          </w:rPr>
          <w:fldChar w:fldCharType="begin"/>
        </w:r>
        <w:r w:rsidR="00C3242E">
          <w:rPr>
            <w:webHidden/>
          </w:rPr>
          <w:instrText xml:space="preserve"> PAGEREF _Toc89694814 \h </w:instrText>
        </w:r>
        <w:r w:rsidR="00C3242E">
          <w:rPr>
            <w:webHidden/>
          </w:rPr>
        </w:r>
        <w:r w:rsidR="00C3242E">
          <w:rPr>
            <w:webHidden/>
          </w:rPr>
          <w:fldChar w:fldCharType="separate"/>
        </w:r>
        <w:r w:rsidR="00762FD2">
          <w:rPr>
            <w:webHidden/>
          </w:rPr>
          <w:t>6</w:t>
        </w:r>
        <w:r w:rsidR="00C3242E">
          <w:rPr>
            <w:webHidden/>
          </w:rPr>
          <w:fldChar w:fldCharType="end"/>
        </w:r>
      </w:hyperlink>
    </w:p>
    <w:p w:rsidR="00C3242E" w:rsidRDefault="004A6184" w14:paraId="5B7B381B" w14:textId="68BCE4DE">
      <w:pPr>
        <w:pStyle w:val="TOC1"/>
        <w:rPr>
          <w:rFonts w:asciiTheme="minorHAnsi" w:hAnsiTheme="minorHAnsi" w:eastAsiaTheme="minorEastAsia" w:cstheme="minorBidi"/>
          <w:b w:val="0"/>
          <w:sz w:val="22"/>
          <w:szCs w:val="22"/>
          <w:lang w:eastAsia="nb-NO"/>
        </w:rPr>
      </w:pPr>
      <w:hyperlink w:history="1" w:anchor="_Toc89694815">
        <w:r w:rsidRPr="00F97742" w:rsidR="00C3242E">
          <w:rPr>
            <w:rStyle w:val="Hyperlink"/>
          </w:rPr>
          <w:t>9</w:t>
        </w:r>
        <w:r w:rsidR="00C3242E">
          <w:rPr>
            <w:rFonts w:asciiTheme="minorHAnsi" w:hAnsiTheme="minorHAnsi" w:eastAsiaTheme="minorEastAsia" w:cstheme="minorBidi"/>
            <w:b w:val="0"/>
            <w:sz w:val="22"/>
            <w:szCs w:val="22"/>
            <w:lang w:eastAsia="nb-NO"/>
          </w:rPr>
          <w:tab/>
        </w:r>
        <w:r w:rsidRPr="00F97742" w:rsidR="00C3242E">
          <w:rPr>
            <w:rStyle w:val="Hyperlink"/>
          </w:rPr>
          <w:t>Taktisk prising</w:t>
        </w:r>
        <w:r w:rsidR="00C3242E">
          <w:rPr>
            <w:webHidden/>
          </w:rPr>
          <w:tab/>
        </w:r>
        <w:r w:rsidR="00C3242E">
          <w:rPr>
            <w:webHidden/>
          </w:rPr>
          <w:fldChar w:fldCharType="begin"/>
        </w:r>
        <w:r w:rsidR="00C3242E">
          <w:rPr>
            <w:webHidden/>
          </w:rPr>
          <w:instrText xml:space="preserve"> PAGEREF _Toc89694815 \h </w:instrText>
        </w:r>
        <w:r w:rsidR="00C3242E">
          <w:rPr>
            <w:webHidden/>
          </w:rPr>
        </w:r>
        <w:r w:rsidR="00C3242E">
          <w:rPr>
            <w:webHidden/>
          </w:rPr>
          <w:fldChar w:fldCharType="separate"/>
        </w:r>
        <w:r w:rsidR="00762FD2">
          <w:rPr>
            <w:webHidden/>
          </w:rPr>
          <w:t>6</w:t>
        </w:r>
        <w:r w:rsidR="00C3242E">
          <w:rPr>
            <w:webHidden/>
          </w:rPr>
          <w:fldChar w:fldCharType="end"/>
        </w:r>
      </w:hyperlink>
    </w:p>
    <w:p w:rsidR="00C3242E" w:rsidRDefault="004A6184" w14:paraId="2124558D" w14:textId="65B46C09">
      <w:pPr>
        <w:pStyle w:val="TOC1"/>
        <w:rPr>
          <w:rFonts w:asciiTheme="minorHAnsi" w:hAnsiTheme="minorHAnsi" w:eastAsiaTheme="minorEastAsia" w:cstheme="minorBidi"/>
          <w:b w:val="0"/>
          <w:sz w:val="22"/>
          <w:szCs w:val="22"/>
          <w:lang w:eastAsia="nb-NO"/>
        </w:rPr>
      </w:pPr>
      <w:hyperlink w:history="1" w:anchor="_Toc89694816">
        <w:r w:rsidRPr="00F97742" w:rsidR="00C3242E">
          <w:rPr>
            <w:rStyle w:val="Hyperlink"/>
          </w:rPr>
          <w:t>10</w:t>
        </w:r>
        <w:r w:rsidR="00C3242E">
          <w:rPr>
            <w:rFonts w:asciiTheme="minorHAnsi" w:hAnsiTheme="minorHAnsi" w:eastAsiaTheme="minorEastAsia" w:cstheme="minorBidi"/>
            <w:b w:val="0"/>
            <w:sz w:val="22"/>
            <w:szCs w:val="22"/>
            <w:lang w:eastAsia="nb-NO"/>
          </w:rPr>
          <w:tab/>
        </w:r>
        <w:r w:rsidRPr="00F97742" w:rsidR="00C3242E">
          <w:rPr>
            <w:rStyle w:val="Hyperlink"/>
          </w:rPr>
          <w:t>Avklaringer</w:t>
        </w:r>
        <w:r w:rsidR="00C3242E">
          <w:rPr>
            <w:webHidden/>
          </w:rPr>
          <w:tab/>
        </w:r>
        <w:r w:rsidR="00C3242E">
          <w:rPr>
            <w:webHidden/>
          </w:rPr>
          <w:fldChar w:fldCharType="begin"/>
        </w:r>
        <w:r w:rsidR="00C3242E">
          <w:rPr>
            <w:webHidden/>
          </w:rPr>
          <w:instrText xml:space="preserve"> PAGEREF _Toc89694816 \h </w:instrText>
        </w:r>
        <w:r w:rsidR="00C3242E">
          <w:rPr>
            <w:webHidden/>
          </w:rPr>
        </w:r>
        <w:r w:rsidR="00C3242E">
          <w:rPr>
            <w:webHidden/>
          </w:rPr>
          <w:fldChar w:fldCharType="separate"/>
        </w:r>
        <w:r w:rsidR="00762FD2">
          <w:rPr>
            <w:webHidden/>
          </w:rPr>
          <w:t>6</w:t>
        </w:r>
        <w:r w:rsidR="00C3242E">
          <w:rPr>
            <w:webHidden/>
          </w:rPr>
          <w:fldChar w:fldCharType="end"/>
        </w:r>
      </w:hyperlink>
    </w:p>
    <w:p w:rsidR="00C3242E" w:rsidRDefault="004A6184" w14:paraId="09F2D1BA" w14:textId="284352E6">
      <w:pPr>
        <w:pStyle w:val="TOC1"/>
        <w:rPr>
          <w:rFonts w:asciiTheme="minorHAnsi" w:hAnsiTheme="minorHAnsi" w:eastAsiaTheme="minorEastAsia" w:cstheme="minorBidi"/>
          <w:b w:val="0"/>
          <w:sz w:val="22"/>
          <w:szCs w:val="22"/>
          <w:lang w:eastAsia="nb-NO"/>
        </w:rPr>
      </w:pPr>
      <w:hyperlink w:history="1" w:anchor="_Toc89694817">
        <w:r w:rsidRPr="00F97742" w:rsidR="00C3242E">
          <w:rPr>
            <w:rStyle w:val="Hyperlink"/>
          </w:rPr>
          <w:t>11</w:t>
        </w:r>
        <w:r w:rsidR="00C3242E">
          <w:rPr>
            <w:rFonts w:asciiTheme="minorHAnsi" w:hAnsiTheme="minorHAnsi" w:eastAsiaTheme="minorEastAsia" w:cstheme="minorBidi"/>
            <w:b w:val="0"/>
            <w:sz w:val="22"/>
            <w:szCs w:val="22"/>
            <w:lang w:eastAsia="nb-NO"/>
          </w:rPr>
          <w:tab/>
        </w:r>
        <w:r w:rsidRPr="00F97742" w:rsidR="00C3242E">
          <w:rPr>
            <w:rStyle w:val="Hyperlink"/>
          </w:rPr>
          <w:t>Avslutning av konkurransen</w:t>
        </w:r>
        <w:r w:rsidR="00C3242E">
          <w:rPr>
            <w:webHidden/>
          </w:rPr>
          <w:tab/>
        </w:r>
        <w:r w:rsidR="00C3242E">
          <w:rPr>
            <w:webHidden/>
          </w:rPr>
          <w:fldChar w:fldCharType="begin"/>
        </w:r>
        <w:r w:rsidR="00C3242E">
          <w:rPr>
            <w:webHidden/>
          </w:rPr>
          <w:instrText xml:space="preserve"> PAGEREF _Toc89694817 \h </w:instrText>
        </w:r>
        <w:r w:rsidR="00C3242E">
          <w:rPr>
            <w:webHidden/>
          </w:rPr>
        </w:r>
        <w:r w:rsidR="00C3242E">
          <w:rPr>
            <w:webHidden/>
          </w:rPr>
          <w:fldChar w:fldCharType="separate"/>
        </w:r>
        <w:r w:rsidR="00762FD2">
          <w:rPr>
            <w:webHidden/>
          </w:rPr>
          <w:t>6</w:t>
        </w:r>
        <w:r w:rsidR="00C3242E">
          <w:rPr>
            <w:webHidden/>
          </w:rPr>
          <w:fldChar w:fldCharType="end"/>
        </w:r>
      </w:hyperlink>
    </w:p>
    <w:p w:rsidR="00C3242E" w:rsidRDefault="004A6184" w14:paraId="43647555" w14:textId="36534448">
      <w:pPr>
        <w:pStyle w:val="TOC2"/>
        <w:rPr>
          <w:rFonts w:asciiTheme="minorHAnsi" w:hAnsiTheme="minorHAnsi" w:eastAsiaTheme="minorEastAsia" w:cstheme="minorBidi"/>
          <w:sz w:val="22"/>
          <w:szCs w:val="22"/>
          <w:lang w:val="nb-NO" w:eastAsia="nb-NO"/>
        </w:rPr>
      </w:pPr>
      <w:hyperlink w:history="1" w:anchor="_Toc89694818">
        <w:r w:rsidRPr="00F97742" w:rsidR="00C3242E">
          <w:rPr>
            <w:rStyle w:val="Hyperlink"/>
          </w:rPr>
          <w:t>11.1</w:t>
        </w:r>
        <w:r w:rsidR="00C3242E">
          <w:rPr>
            <w:rFonts w:asciiTheme="minorHAnsi" w:hAnsiTheme="minorHAnsi" w:eastAsiaTheme="minorEastAsia" w:cstheme="minorBidi"/>
            <w:sz w:val="22"/>
            <w:szCs w:val="22"/>
            <w:lang w:val="nb-NO" w:eastAsia="nb-NO"/>
          </w:rPr>
          <w:tab/>
        </w:r>
        <w:r w:rsidRPr="00F97742" w:rsidR="00C3242E">
          <w:rPr>
            <w:rStyle w:val="Hyperlink"/>
          </w:rPr>
          <w:t>Meddelelse om valg av leverandør</w:t>
        </w:r>
        <w:r w:rsidR="00C3242E">
          <w:rPr>
            <w:webHidden/>
          </w:rPr>
          <w:tab/>
        </w:r>
        <w:r w:rsidR="00C3242E">
          <w:rPr>
            <w:webHidden/>
          </w:rPr>
          <w:fldChar w:fldCharType="begin"/>
        </w:r>
        <w:r w:rsidR="00C3242E">
          <w:rPr>
            <w:webHidden/>
          </w:rPr>
          <w:instrText xml:space="preserve"> PAGEREF _Toc89694818 \h </w:instrText>
        </w:r>
        <w:r w:rsidR="00C3242E">
          <w:rPr>
            <w:webHidden/>
          </w:rPr>
        </w:r>
        <w:r w:rsidR="00C3242E">
          <w:rPr>
            <w:webHidden/>
          </w:rPr>
          <w:fldChar w:fldCharType="separate"/>
        </w:r>
        <w:r w:rsidR="00762FD2">
          <w:rPr>
            <w:webHidden/>
          </w:rPr>
          <w:t>6</w:t>
        </w:r>
        <w:r w:rsidR="00C3242E">
          <w:rPr>
            <w:webHidden/>
          </w:rPr>
          <w:fldChar w:fldCharType="end"/>
        </w:r>
      </w:hyperlink>
    </w:p>
    <w:p w:rsidR="00C3242E" w:rsidRDefault="004A6184" w14:paraId="7FF61085" w14:textId="7F41C693">
      <w:pPr>
        <w:pStyle w:val="TOC2"/>
        <w:rPr>
          <w:rFonts w:asciiTheme="minorHAnsi" w:hAnsiTheme="minorHAnsi" w:eastAsiaTheme="minorEastAsia" w:cstheme="minorBidi"/>
          <w:sz w:val="22"/>
          <w:szCs w:val="22"/>
          <w:lang w:val="nb-NO" w:eastAsia="nb-NO"/>
        </w:rPr>
      </w:pPr>
      <w:hyperlink w:history="1" w:anchor="_Toc89694819">
        <w:r w:rsidRPr="00F97742" w:rsidR="00C3242E">
          <w:rPr>
            <w:rStyle w:val="Hyperlink"/>
          </w:rPr>
          <w:t>11.2</w:t>
        </w:r>
        <w:r w:rsidR="00C3242E">
          <w:rPr>
            <w:rFonts w:asciiTheme="minorHAnsi" w:hAnsiTheme="minorHAnsi" w:eastAsiaTheme="minorEastAsia" w:cstheme="minorBidi"/>
            <w:sz w:val="22"/>
            <w:szCs w:val="22"/>
            <w:lang w:val="nb-NO" w:eastAsia="nb-NO"/>
          </w:rPr>
          <w:tab/>
        </w:r>
        <w:r w:rsidRPr="00F97742" w:rsidR="00C3242E">
          <w:rPr>
            <w:rStyle w:val="Hyperlink"/>
          </w:rPr>
          <w:t>Karensperiode</w:t>
        </w:r>
        <w:r w:rsidR="00C3242E">
          <w:rPr>
            <w:webHidden/>
          </w:rPr>
          <w:tab/>
        </w:r>
        <w:r w:rsidR="00C3242E">
          <w:rPr>
            <w:webHidden/>
          </w:rPr>
          <w:fldChar w:fldCharType="begin"/>
        </w:r>
        <w:r w:rsidR="00C3242E">
          <w:rPr>
            <w:webHidden/>
          </w:rPr>
          <w:instrText xml:space="preserve"> PAGEREF _Toc89694819 \h </w:instrText>
        </w:r>
        <w:r w:rsidR="00C3242E">
          <w:rPr>
            <w:webHidden/>
          </w:rPr>
        </w:r>
        <w:r w:rsidR="00C3242E">
          <w:rPr>
            <w:webHidden/>
          </w:rPr>
          <w:fldChar w:fldCharType="separate"/>
        </w:r>
        <w:r w:rsidR="00762FD2">
          <w:rPr>
            <w:webHidden/>
          </w:rPr>
          <w:t>6</w:t>
        </w:r>
        <w:r w:rsidR="00C3242E">
          <w:rPr>
            <w:webHidden/>
          </w:rPr>
          <w:fldChar w:fldCharType="end"/>
        </w:r>
      </w:hyperlink>
    </w:p>
    <w:p w:rsidR="00C3242E" w:rsidRDefault="004A6184" w14:paraId="1DE4CBEF" w14:textId="5B566B06">
      <w:pPr>
        <w:pStyle w:val="TOC2"/>
        <w:rPr>
          <w:rFonts w:asciiTheme="minorHAnsi" w:hAnsiTheme="minorHAnsi" w:eastAsiaTheme="minorEastAsia" w:cstheme="minorBidi"/>
          <w:sz w:val="22"/>
          <w:szCs w:val="22"/>
          <w:lang w:val="nb-NO" w:eastAsia="nb-NO"/>
        </w:rPr>
      </w:pPr>
      <w:hyperlink w:history="1" w:anchor="_Toc89694820">
        <w:r w:rsidRPr="00F97742" w:rsidR="00C3242E">
          <w:rPr>
            <w:rStyle w:val="Hyperlink"/>
          </w:rPr>
          <w:t>11.3</w:t>
        </w:r>
        <w:r w:rsidR="00C3242E">
          <w:rPr>
            <w:rFonts w:asciiTheme="minorHAnsi" w:hAnsiTheme="minorHAnsi" w:eastAsiaTheme="minorEastAsia" w:cstheme="minorBidi"/>
            <w:sz w:val="22"/>
            <w:szCs w:val="22"/>
            <w:lang w:val="nb-NO" w:eastAsia="nb-NO"/>
          </w:rPr>
          <w:tab/>
        </w:r>
        <w:r w:rsidRPr="00F97742" w:rsidR="00C3242E">
          <w:rPr>
            <w:rStyle w:val="Hyperlink"/>
          </w:rPr>
          <w:t>Avlysning</w:t>
        </w:r>
        <w:r w:rsidR="00C3242E">
          <w:rPr>
            <w:webHidden/>
          </w:rPr>
          <w:tab/>
        </w:r>
        <w:r w:rsidR="00C3242E">
          <w:rPr>
            <w:webHidden/>
          </w:rPr>
          <w:fldChar w:fldCharType="begin"/>
        </w:r>
        <w:r w:rsidR="00C3242E">
          <w:rPr>
            <w:webHidden/>
          </w:rPr>
          <w:instrText xml:space="preserve"> PAGEREF _Toc89694820 \h </w:instrText>
        </w:r>
        <w:r w:rsidR="00C3242E">
          <w:rPr>
            <w:webHidden/>
          </w:rPr>
        </w:r>
        <w:r w:rsidR="00C3242E">
          <w:rPr>
            <w:webHidden/>
          </w:rPr>
          <w:fldChar w:fldCharType="separate"/>
        </w:r>
        <w:r w:rsidR="00762FD2">
          <w:rPr>
            <w:webHidden/>
          </w:rPr>
          <w:t>7</w:t>
        </w:r>
        <w:r w:rsidR="00C3242E">
          <w:rPr>
            <w:webHidden/>
          </w:rPr>
          <w:fldChar w:fldCharType="end"/>
        </w:r>
      </w:hyperlink>
    </w:p>
    <w:p w:rsidR="00D0325E" w:rsidP="00D0325E" w:rsidRDefault="00F26F47" w14:paraId="2DC10F14" w14:textId="6D704EFC">
      <w:r>
        <w:fldChar w:fldCharType="end"/>
      </w:r>
    </w:p>
    <w:p w:rsidR="00D0325E" w:rsidP="00D0325E" w:rsidRDefault="00F26F47" w14:paraId="2DC10F15" w14:textId="77777777">
      <w:r w:rsidRPr="00D0325E">
        <w:br w:type="page"/>
      </w:r>
      <w:bookmarkStart w:name="_Toc261450458" w:id="0"/>
    </w:p>
    <w:p w:rsidR="00D0325E" w:rsidP="00D0325E" w:rsidRDefault="00D0325E" w14:paraId="2DC10F16" w14:textId="77777777"/>
    <w:p w:rsidR="00F53263" w:rsidP="00431F57" w:rsidRDefault="00F53263" w14:paraId="6C3BB9EF" w14:textId="77777777">
      <w:pPr>
        <w:pStyle w:val="Heading1"/>
      </w:pPr>
      <w:bookmarkStart w:name="_Toc89694804" w:id="1"/>
      <w:r>
        <w:t>1</w:t>
      </w:r>
      <w:r>
        <w:tab/>
      </w:r>
      <w:r>
        <w:t>Generelt om konkurransegrunnlagets kapittel B3</w:t>
      </w:r>
      <w:bookmarkEnd w:id="1"/>
      <w:r>
        <w:t xml:space="preserve"> </w:t>
      </w:r>
    </w:p>
    <w:p w:rsidR="00F53263" w:rsidP="00F53263" w:rsidRDefault="00F53263" w14:paraId="37ED04D2" w14:textId="32D33D4C">
      <w:r>
        <w:t>Reglene i dette kapittelet, kapittel B3, gjelder for gjennomføringen av konkurransen og oppdragsgivers valg av tilbud.</w:t>
      </w:r>
      <w:r w:rsidR="00BF2CD1">
        <w:t xml:space="preserve"> Informasjon, krav og spesifikasjoner gitt i dette kapittelet, kapittel B3, samt tilhørende svar fra entreprenøren, gitt i kapittel E, gjelder også for gjennomføring av kontrakten og kontraktsarbeidet.</w:t>
      </w:r>
    </w:p>
    <w:p w:rsidR="00F53263" w:rsidP="00431F57" w:rsidRDefault="00F53263" w14:paraId="1D6B19B2" w14:textId="77777777"/>
    <w:p w:rsidR="00F26F47" w:rsidP="00D0325E" w:rsidRDefault="00D955C2" w14:paraId="2DC10F17" w14:textId="283B8AB0">
      <w:pPr>
        <w:pStyle w:val="Heading1"/>
      </w:pPr>
      <w:bookmarkStart w:name="_Toc89694805" w:id="2"/>
      <w:r>
        <w:t>2</w:t>
      </w:r>
      <w:r w:rsidR="00F26F47">
        <w:tab/>
      </w:r>
      <w:r w:rsidR="00A75951">
        <w:t>T</w:t>
      </w:r>
      <w:r w:rsidR="00F26F47">
        <w:t>ekniske spesifikasjoner</w:t>
      </w:r>
      <w:r w:rsidR="00A75951">
        <w:t xml:space="preserve"> </w:t>
      </w:r>
      <w:r w:rsidR="00FE47D7">
        <w:t>og priser</w:t>
      </w:r>
      <w:bookmarkEnd w:id="2"/>
    </w:p>
    <w:p w:rsidR="00697C79" w:rsidP="00462AB3" w:rsidRDefault="00D955C2" w14:paraId="71E30300" w14:textId="5C766B9A">
      <w:pPr>
        <w:pStyle w:val="Heading2"/>
      </w:pPr>
      <w:bookmarkStart w:name="_Toc89694806" w:id="3"/>
      <w:r>
        <w:t>2</w:t>
      </w:r>
      <w:r w:rsidR="00462AB3">
        <w:t>.1</w:t>
      </w:r>
      <w:r w:rsidR="00462AB3">
        <w:tab/>
      </w:r>
      <w:r w:rsidR="003E471C">
        <w:t>Beskrivelse, mengderegler</w:t>
      </w:r>
      <w:r w:rsidR="00FE47D7">
        <w:t>, priser</w:t>
      </w:r>
      <w:r w:rsidR="003E471C">
        <w:t xml:space="preserve"> og øvrige opplysninger</w:t>
      </w:r>
      <w:bookmarkEnd w:id="3"/>
      <w:r w:rsidR="003E471C">
        <w:t xml:space="preserve"> </w:t>
      </w:r>
    </w:p>
    <w:p w:rsidR="00014395" w:rsidP="00227A08" w:rsidRDefault="00912C3A" w14:paraId="12BFD013" w14:textId="63555A4F">
      <w:r>
        <w:rPr>
          <w:b/>
          <w:bCs/>
        </w:rPr>
        <w:t>Beskrivelsen i kap. D1</w:t>
      </w:r>
      <w:r w:rsidR="002056E3">
        <w:br/>
      </w:r>
      <w:r w:rsidR="004E60AB">
        <w:t xml:space="preserve">Beskrivelsen </w:t>
      </w:r>
      <w:r w:rsidR="00C47D0C">
        <w:t xml:space="preserve">i kap. D1 </w:t>
      </w:r>
      <w:r w:rsidR="004E60AB">
        <w:t>består av en standard arbeidsbeskrivelse og en spesiell beskrivelse</w:t>
      </w:r>
      <w:r w:rsidR="002A586C">
        <w:t xml:space="preserve"> etter samme prinsipp som i </w:t>
      </w:r>
      <w:r w:rsidR="004440CF">
        <w:t>håndbok R761 Prosesskode 1</w:t>
      </w:r>
      <w:r w:rsidR="00DE66AA">
        <w:t xml:space="preserve">, jf. </w:t>
      </w:r>
      <w:r w:rsidR="003344AA">
        <w:t>kap. 4.1 og 4.2</w:t>
      </w:r>
      <w:r w:rsidR="004E60AB">
        <w:t>.</w:t>
      </w:r>
      <w:r w:rsidR="006F4531">
        <w:t xml:space="preserve"> </w:t>
      </w:r>
      <w:r w:rsidR="006C1A68">
        <w:t>Kap. D1</w:t>
      </w:r>
      <w:r w:rsidR="005D604E">
        <w:t xml:space="preserve"> er delt inn i prosesser</w:t>
      </w:r>
      <w:r w:rsidR="003D02BA">
        <w:t xml:space="preserve">, og </w:t>
      </w:r>
      <w:r w:rsidR="00014395">
        <w:t xml:space="preserve">hver prosess i den prosessvise kravspesifikasjonen </w:t>
      </w:r>
      <w:r w:rsidR="00305A7F">
        <w:t>er</w:t>
      </w:r>
      <w:r w:rsidR="00014395">
        <w:t xml:space="preserve"> bygd opp som vist nedenfor:</w:t>
      </w:r>
    </w:p>
    <w:p w:rsidR="00227A08" w:rsidP="00227A08" w:rsidRDefault="00227A08" w14:paraId="727031FA" w14:textId="77777777"/>
    <w:p w:rsidR="00014395" w:rsidP="00431F57" w:rsidRDefault="00014395" w14:paraId="616993E8" w14:textId="5495D3E9">
      <w:pPr>
        <w:pStyle w:val="ListParagraph"/>
        <w:numPr>
          <w:ilvl w:val="0"/>
          <w:numId w:val="7"/>
        </w:numPr>
      </w:pPr>
      <w:r w:rsidRPr="00431F57">
        <w:rPr>
          <w:u w:val="single"/>
        </w:rPr>
        <w:t>Omfang</w:t>
      </w:r>
      <w:r w:rsidR="00E26CA3">
        <w:br/>
      </w:r>
      <w:r w:rsidRPr="00FA5AE5">
        <w:t>Beskrivelse av hva prosessen omfatter.</w:t>
      </w:r>
      <w:r w:rsidRPr="00FA5AE5" w:rsidR="00E26CA3">
        <w:br/>
      </w:r>
    </w:p>
    <w:p w:rsidRPr="0041609E" w:rsidR="00014395" w:rsidP="00431F57" w:rsidRDefault="00014395" w14:paraId="2A5C233E" w14:textId="17772E2D">
      <w:pPr>
        <w:numPr>
          <w:ilvl w:val="0"/>
          <w:numId w:val="7"/>
        </w:numPr>
        <w:ind w:left="709" w:hanging="349"/>
      </w:pPr>
      <w:r w:rsidRPr="00431F57">
        <w:rPr>
          <w:u w:val="single"/>
        </w:rPr>
        <w:t>Materialer</w:t>
      </w:r>
      <w:r w:rsidRPr="00431F57" w:rsidR="00E26CA3">
        <w:rPr>
          <w:u w:val="single"/>
        </w:rPr>
        <w:br/>
      </w:r>
      <w:r w:rsidRPr="00431F57" w:rsidR="00402AB6">
        <w:rPr>
          <w:b/>
          <w:bCs/>
        </w:rPr>
        <w:t>Termoplast</w:t>
      </w:r>
      <w:r w:rsidR="00402AB6">
        <w:br/>
      </w:r>
      <w:r w:rsidR="00EE248B">
        <w:t xml:space="preserve">Det kreves </w:t>
      </w:r>
      <w:r w:rsidRPr="00431F57" w:rsidR="00331AB9">
        <w:t xml:space="preserve">produktgodkjenning med dokumentasjon av vegoppmerkingens ytelsesklasser (p-klasser) i henhold </w:t>
      </w:r>
      <w:r w:rsidR="00444438">
        <w:t xml:space="preserve">til </w:t>
      </w:r>
      <w:r w:rsidRPr="00431F57" w:rsidR="00331AB9">
        <w:t xml:space="preserve">beskrivelser gitt i dokumentet - Nordic </w:t>
      </w:r>
      <w:proofErr w:type="spellStart"/>
      <w:r w:rsidRPr="00431F57" w:rsidR="00331AB9">
        <w:t>certification</w:t>
      </w:r>
      <w:proofErr w:type="spellEnd"/>
      <w:r w:rsidRPr="00431F57" w:rsidR="00331AB9">
        <w:t xml:space="preserve"> system for </w:t>
      </w:r>
      <w:proofErr w:type="spellStart"/>
      <w:r w:rsidRPr="00431F57" w:rsidR="00331AB9">
        <w:t>road</w:t>
      </w:r>
      <w:proofErr w:type="spellEnd"/>
      <w:r w:rsidRPr="00431F57" w:rsidR="00331AB9">
        <w:t xml:space="preserve"> </w:t>
      </w:r>
      <w:proofErr w:type="spellStart"/>
      <w:r w:rsidRPr="00431F57" w:rsidR="00331AB9">
        <w:t>marking</w:t>
      </w:r>
      <w:proofErr w:type="spellEnd"/>
      <w:r w:rsidRPr="00431F57" w:rsidR="00331AB9">
        <w:t xml:space="preserve"> materials, </w:t>
      </w:r>
      <w:r w:rsidR="00AA70CF">
        <w:t>VTI rapport 1047A</w:t>
      </w:r>
      <w:r w:rsidR="00C60DEF">
        <w:t xml:space="preserve"> utgitt i </w:t>
      </w:r>
      <w:r w:rsidR="00AA70CF">
        <w:t>2020</w:t>
      </w:r>
      <w:r w:rsidRPr="00D31BDB" w:rsidR="00EE248B">
        <w:t>.</w:t>
      </w:r>
      <w:r w:rsidR="00016109">
        <w:br/>
      </w:r>
      <w:r w:rsidR="00016109">
        <w:br/>
      </w:r>
      <w:r w:rsidR="00402AB6">
        <w:rPr>
          <w:b/>
          <w:bCs/>
          <w:i/>
          <w:iCs/>
        </w:rPr>
        <w:t>T</w:t>
      </w:r>
      <w:r w:rsidRPr="00431F57" w:rsidR="00252213">
        <w:rPr>
          <w:b/>
          <w:bCs/>
          <w:i/>
          <w:iCs/>
        </w:rPr>
        <w:t>ermoplast – ekstrudert</w:t>
      </w:r>
      <w:r w:rsidRPr="00431F57" w:rsidR="00252213">
        <w:rPr>
          <w:i/>
          <w:iCs/>
        </w:rPr>
        <w:br/>
      </w:r>
      <w:r w:rsidR="00117B9D">
        <w:t>Materiale sertifisert i klasse P5 gjelder for hvit vegoppmerking og P3 for gul vegoppmerking utført som langsgående linjer med ekstrudert termoplast.</w:t>
      </w:r>
      <w:r w:rsidR="00D80ADF">
        <w:br/>
      </w:r>
      <w:r w:rsidR="00D80ADF">
        <w:br/>
      </w:r>
      <w:r w:rsidR="002F2C95">
        <w:rPr>
          <w:b/>
          <w:bCs/>
          <w:i/>
          <w:iCs/>
        </w:rPr>
        <w:t>T</w:t>
      </w:r>
      <w:r w:rsidRPr="00431F57" w:rsidR="00D80ADF">
        <w:rPr>
          <w:b/>
          <w:bCs/>
          <w:i/>
          <w:iCs/>
        </w:rPr>
        <w:t xml:space="preserve">ermoplast </w:t>
      </w:r>
      <w:r w:rsidRPr="00431F57" w:rsidR="000D144C">
        <w:rPr>
          <w:b/>
          <w:bCs/>
          <w:i/>
          <w:iCs/>
        </w:rPr>
        <w:t>– spray</w:t>
      </w:r>
      <w:r w:rsidRPr="00F4763A" w:rsidR="000D144C">
        <w:rPr>
          <w:b/>
          <w:bCs/>
        </w:rPr>
        <w:br/>
      </w:r>
      <w:r w:rsidR="00F4763A">
        <w:t>Materiale sertifisert i klasse P4 gjelder for hvit vegoppmerking og P2 for gul vegoppmerking utført som langsgående linjer med spray</w:t>
      </w:r>
      <w:r w:rsidR="002F2C95">
        <w:t>.</w:t>
      </w:r>
      <w:r w:rsidR="00F676C5">
        <w:br/>
      </w:r>
      <w:r w:rsidR="00F676C5">
        <w:br/>
      </w:r>
      <w:r w:rsidRPr="00F676C5" w:rsidR="00F676C5">
        <w:rPr>
          <w:b/>
          <w:bCs/>
          <w:i/>
          <w:iCs/>
        </w:rPr>
        <w:t>Dokumentasjon</w:t>
      </w:r>
      <w:r w:rsidR="00F676C5">
        <w:br/>
      </w:r>
      <w:proofErr w:type="spellStart"/>
      <w:r w:rsidRPr="0041609E" w:rsidR="00F676C5">
        <w:t>Dokumentasjon</w:t>
      </w:r>
      <w:proofErr w:type="spellEnd"/>
      <w:r w:rsidRPr="0041609E" w:rsidR="00F676C5">
        <w:t xml:space="preserve"> på produktgodkjenning </w:t>
      </w:r>
      <w:r w:rsidR="00F676C5">
        <w:t xml:space="preserve">for termoplast </w:t>
      </w:r>
      <w:r w:rsidRPr="0041609E" w:rsidR="00F676C5">
        <w:t>skal sendes inn som en del av tilbudet, jf. kap. E1.</w:t>
      </w:r>
      <w:r w:rsidR="002F2C95">
        <w:br/>
      </w:r>
      <w:r w:rsidR="002F2C95">
        <w:br/>
      </w:r>
      <w:r w:rsidRPr="00431F57" w:rsidR="004E0AA4">
        <w:rPr>
          <w:b/>
          <w:bCs/>
        </w:rPr>
        <w:t>Vegmerke</w:t>
      </w:r>
      <w:r w:rsidRPr="00431F57" w:rsidR="003E15FC">
        <w:rPr>
          <w:b/>
          <w:bCs/>
        </w:rPr>
        <w:t>maling</w:t>
      </w:r>
      <w:r w:rsidR="003E15FC">
        <w:rPr>
          <w:u w:val="single"/>
        </w:rPr>
        <w:br/>
      </w:r>
      <w:r w:rsidR="003E15FC">
        <w:t xml:space="preserve">Krav i </w:t>
      </w:r>
      <w:proofErr w:type="spellStart"/>
      <w:r w:rsidR="003E15FC">
        <w:t>Hb</w:t>
      </w:r>
      <w:proofErr w:type="spellEnd"/>
      <w:r w:rsidR="003E15FC">
        <w:t xml:space="preserve"> </w:t>
      </w:r>
      <w:r w:rsidR="006F61AF">
        <w:t>R310 Trafikksikkerhetsutstyr, tekniske krav</w:t>
      </w:r>
      <w:r w:rsidR="00DB5721">
        <w:t xml:space="preserve"> gjelder</w:t>
      </w:r>
      <w:r w:rsidR="006F61AF">
        <w:t>.</w:t>
      </w:r>
      <w:r w:rsidR="00DB5721">
        <w:t xml:space="preserve"> Se spesielt</w:t>
      </w:r>
      <w:r w:rsidR="000D611A">
        <w:t xml:space="preserve"> </w:t>
      </w:r>
      <w:r w:rsidR="00DB5721">
        <w:t>pkt. 6.5 og 6.5.3</w:t>
      </w:r>
      <w:r w:rsidR="000D611A">
        <w:t>.</w:t>
      </w:r>
      <w:r w:rsidR="0041609E">
        <w:br/>
      </w:r>
    </w:p>
    <w:p w:rsidR="00014395" w:rsidP="00431F57" w:rsidRDefault="00014395" w14:paraId="3F762858" w14:textId="2D71018D">
      <w:pPr>
        <w:pStyle w:val="ListParagraph"/>
        <w:numPr>
          <w:ilvl w:val="0"/>
          <w:numId w:val="7"/>
        </w:numPr>
      </w:pPr>
      <w:r w:rsidRPr="00431F57">
        <w:rPr>
          <w:u w:val="single"/>
        </w:rPr>
        <w:t>Utførelse</w:t>
      </w:r>
      <w:r w:rsidR="00A62140">
        <w:br/>
      </w:r>
      <w:r w:rsidR="009E0366">
        <w:t>Krav i h</w:t>
      </w:r>
      <w:r w:rsidR="00C45042">
        <w:t>åndbok N302</w:t>
      </w:r>
      <w:r w:rsidR="009E0366">
        <w:t xml:space="preserve"> </w:t>
      </w:r>
      <w:r w:rsidR="002F24C9">
        <w:t xml:space="preserve">og R310 </w:t>
      </w:r>
      <w:r w:rsidR="009E0366">
        <w:t xml:space="preserve">gjelder </w:t>
      </w:r>
      <w:r w:rsidR="00616516">
        <w:t>hvis ikke annet er beskrevet.</w:t>
      </w:r>
      <w:r w:rsidR="00A345A1">
        <w:br/>
      </w:r>
      <w:r w:rsidR="00A345A1">
        <w:br/>
      </w:r>
      <w:r w:rsidRPr="00A345A1" w:rsidR="00A345A1">
        <w:t xml:space="preserve">Supplerende beskrivelse av utførelse er i </w:t>
      </w:r>
      <w:proofErr w:type="spellStart"/>
      <w:r w:rsidRPr="00A345A1" w:rsidR="00A345A1">
        <w:t>hht</w:t>
      </w:r>
      <w:proofErr w:type="spellEnd"/>
      <w:r w:rsidRPr="00A345A1" w:rsidR="00A345A1">
        <w:t xml:space="preserve"> kap. D2- Koder. Her er det en tabell for hver prosess i kap. D1 med oversikt over referanser (nr.) i </w:t>
      </w:r>
      <w:proofErr w:type="spellStart"/>
      <w:r w:rsidRPr="00A345A1" w:rsidR="00A345A1">
        <w:t>hht</w:t>
      </w:r>
      <w:proofErr w:type="spellEnd"/>
      <w:r w:rsidRPr="00A345A1" w:rsidR="00A345A1">
        <w:t xml:space="preserve"> HB N302 og "Koder" for hver enkelt utførelse. Hver enkelt kode beskriver utførelsen i kortform med navn og dimensjoner i </w:t>
      </w:r>
      <w:proofErr w:type="spellStart"/>
      <w:r w:rsidRPr="00A345A1" w:rsidR="00A345A1">
        <w:t>hht</w:t>
      </w:r>
      <w:proofErr w:type="spellEnd"/>
      <w:r w:rsidRPr="00A345A1" w:rsidR="00A345A1">
        <w:t xml:space="preserve"> kap. D2-Koder.</w:t>
      </w:r>
      <w:r w:rsidR="00A345A1">
        <w:br/>
      </w:r>
      <w:r w:rsidR="00616516">
        <w:rPr>
          <w:i/>
          <w:iCs/>
        </w:rPr>
        <w:br/>
      </w:r>
      <w:r w:rsidR="0041609E">
        <w:t>K</w:t>
      </w:r>
      <w:r w:rsidRPr="00616516" w:rsidR="00E568E0">
        <w:t xml:space="preserve">rav til dokumentasjon og rapportering er gitt i kap. C. </w:t>
      </w:r>
      <w:r w:rsidRPr="00616516" w:rsidR="00E568E0">
        <w:br/>
      </w:r>
      <w:r w:rsidR="00E568E0">
        <w:t xml:space="preserve">   </w:t>
      </w:r>
    </w:p>
    <w:p w:rsidRPr="00431F57" w:rsidR="00014395" w:rsidP="00431F57" w:rsidRDefault="00014395" w14:paraId="45D353ED" w14:textId="672C7CD2">
      <w:pPr>
        <w:pStyle w:val="ListParagraph"/>
        <w:numPr>
          <w:ilvl w:val="0"/>
          <w:numId w:val="7"/>
        </w:numPr>
        <w:rPr>
          <w:u w:val="single"/>
        </w:rPr>
      </w:pPr>
      <w:r w:rsidRPr="00431F57">
        <w:rPr>
          <w:u w:val="single"/>
        </w:rPr>
        <w:t>Toleranser</w:t>
      </w:r>
      <w:r w:rsidRPr="00431F57" w:rsidR="00C74EA2">
        <w:rPr>
          <w:u w:val="single"/>
        </w:rPr>
        <w:br/>
      </w:r>
    </w:p>
    <w:p w:rsidRPr="00431F57" w:rsidR="00014395" w:rsidP="00431F57" w:rsidRDefault="00014395" w14:paraId="57479605" w14:textId="30BD8085">
      <w:pPr>
        <w:pStyle w:val="ListParagraph"/>
        <w:numPr>
          <w:ilvl w:val="0"/>
          <w:numId w:val="7"/>
        </w:numPr>
        <w:rPr>
          <w:u w:val="single"/>
        </w:rPr>
      </w:pPr>
      <w:r w:rsidRPr="00431F57">
        <w:rPr>
          <w:u w:val="single"/>
        </w:rPr>
        <w:t>Prøving, kontroll</w:t>
      </w:r>
      <w:r w:rsidRPr="00431F57" w:rsidR="00C74EA2">
        <w:rPr>
          <w:u w:val="single"/>
        </w:rPr>
        <w:br/>
      </w:r>
    </w:p>
    <w:p w:rsidRPr="00431F57" w:rsidR="00014395" w:rsidP="00C74EA2" w:rsidRDefault="00014395" w14:paraId="70532AD6" w14:textId="27AF61C4">
      <w:pPr>
        <w:pStyle w:val="ListParagraph"/>
        <w:numPr>
          <w:ilvl w:val="0"/>
          <w:numId w:val="9"/>
        </w:numPr>
        <w:rPr>
          <w:u w:val="single"/>
        </w:rPr>
      </w:pPr>
      <w:r w:rsidRPr="00431F57">
        <w:rPr>
          <w:u w:val="single"/>
        </w:rPr>
        <w:t>Mengderegler</w:t>
      </w:r>
    </w:p>
    <w:p w:rsidR="00014395" w:rsidRDefault="00202CAE" w14:paraId="407AEE29" w14:textId="081846B1">
      <w:r>
        <w:br/>
      </w:r>
      <w:r w:rsidR="00014395">
        <w:t xml:space="preserve">For alle punkter a) - x) vil </w:t>
      </w:r>
      <w:r w:rsidR="00325A3F">
        <w:t>dokumenter det henvises til</w:t>
      </w:r>
      <w:r w:rsidR="008702AF">
        <w:t xml:space="preserve"> i konkurransegrunnlagets kap. D1</w:t>
      </w:r>
      <w:r w:rsidR="00014395">
        <w:t xml:space="preserve"> og/eller spesiell beskrivelse kunne utfylle spesifikasjonen av den</w:t>
      </w:r>
      <w:r>
        <w:t xml:space="preserve"> </w:t>
      </w:r>
      <w:r w:rsidR="00014395">
        <w:t>enkelte prosess.</w:t>
      </w:r>
    </w:p>
    <w:p w:rsidR="004E60AB" w:rsidP="004E60AB" w:rsidRDefault="004E60AB" w14:paraId="2DC10F1B" w14:textId="77777777"/>
    <w:p w:rsidR="00B10D56" w:rsidP="004E60AB" w:rsidRDefault="0029310E" w14:paraId="393AF9F5" w14:textId="77777777">
      <w:r w:rsidRPr="00431F57">
        <w:rPr>
          <w:b/>
          <w:bCs/>
        </w:rPr>
        <w:t>Hierarkisk oppbygging av prosesser med underinndelingsprinsipper</w:t>
      </w:r>
      <w:r>
        <w:t xml:space="preserve"> </w:t>
      </w:r>
      <w:r>
        <w:br/>
      </w:r>
      <w:r>
        <w:t xml:space="preserve">Oppbyggingen følger prinsippene fra håndbok R761 Prosesskode 1. For tolking av forholdet mellom beskrivelsestekster på høyere og lavere prosessnivå gjelder: </w:t>
      </w:r>
    </w:p>
    <w:p w:rsidRPr="00431F57" w:rsidR="00A54B4B" w:rsidP="00B10D56" w:rsidRDefault="00B10D56" w14:paraId="2FA9A6EB" w14:textId="77777777">
      <w:pPr>
        <w:ind w:left="284"/>
        <w:rPr>
          <w:i/>
          <w:iCs/>
        </w:rPr>
      </w:pPr>
      <w:r>
        <w:br/>
      </w:r>
      <w:r w:rsidRPr="00431F57" w:rsidR="0029310E">
        <w:rPr>
          <w:i/>
          <w:iCs/>
        </w:rPr>
        <w:t xml:space="preserve">Omfang beskrevet i en prosess på et høyere nivå gjelder også for et lavere nivå. Unntak fra dette gjelder der det er angitt ny eller avgrensende tekst på et lavere nivå. </w:t>
      </w:r>
    </w:p>
    <w:p w:rsidR="00A54B4B" w:rsidP="00B10D56" w:rsidRDefault="00A54B4B" w14:paraId="2037B5CE" w14:textId="77777777">
      <w:pPr>
        <w:ind w:left="284"/>
      </w:pPr>
    </w:p>
    <w:p w:rsidR="0029310E" w:rsidRDefault="0029310E" w14:paraId="4335839A" w14:textId="1A754729">
      <w:r>
        <w:t>Mengderegler og krav til materialer, utførelse, prøving, kontroll og toleranser angitt på et høyere nivå gjelder også for et lavere nivå. Unntak fra dette gjelder når beskrivelse på et høyere nivå står i motstrid til beskrivelse på et lavere nivå.</w:t>
      </w:r>
    </w:p>
    <w:p w:rsidR="0029310E" w:rsidP="004E60AB" w:rsidRDefault="0029310E" w14:paraId="515476DA" w14:textId="77777777"/>
    <w:p w:rsidR="00E074FA" w:rsidP="001228E1" w:rsidRDefault="004E60AB" w14:paraId="40EFAD3C" w14:textId="16A3F747">
      <w:r>
        <w:t xml:space="preserve">Bestemmelsene i den spesielle beskrivelsen kommer generelt i tillegg til eller i stedet for standard arbeidsbeskrivelse. Ved </w:t>
      </w:r>
      <w:r w:rsidR="00FF1E18">
        <w:t xml:space="preserve">motstrid </w:t>
      </w:r>
      <w:r>
        <w:t>gjelder spesiell arbeidsbeskrivelse foran bestemmelsene i standard arbeidsbeskrivelse.</w:t>
      </w:r>
      <w:r w:rsidR="00D22C92">
        <w:br/>
      </w:r>
      <w:r w:rsidR="00D22C92">
        <w:br/>
      </w:r>
      <w:r w:rsidRPr="00431F57" w:rsidR="00885E0D">
        <w:rPr>
          <w:b/>
          <w:bCs/>
        </w:rPr>
        <w:t>Kontroll</w:t>
      </w:r>
      <w:r w:rsidR="00885E0D">
        <w:rPr>
          <w:b/>
          <w:bCs/>
        </w:rPr>
        <w:br/>
      </w:r>
      <w:r w:rsidR="005335AC">
        <w:t>Kravene fremgår av konkurransegrunnlaget</w:t>
      </w:r>
      <w:r w:rsidR="00D5738D">
        <w:t>.</w:t>
      </w:r>
      <w:r w:rsidR="00E074FA">
        <w:t xml:space="preserve"> </w:t>
      </w:r>
    </w:p>
    <w:p w:rsidR="002672BD" w:rsidP="001228E1" w:rsidRDefault="002672BD" w14:paraId="1D439398" w14:textId="77777777"/>
    <w:p w:rsidR="003344AA" w:rsidP="001228E1" w:rsidRDefault="003344AA" w14:paraId="2AC98746" w14:textId="2E565460">
      <w:r>
        <w:rPr>
          <w:b/>
          <w:bCs/>
        </w:rPr>
        <w:t>Prisgrunnlag og</w:t>
      </w:r>
      <w:r w:rsidR="0018226A">
        <w:rPr>
          <w:b/>
          <w:bCs/>
        </w:rPr>
        <w:t xml:space="preserve"> hva prisene skal omfatte</w:t>
      </w:r>
      <w:r w:rsidR="001228E1">
        <w:rPr>
          <w:b/>
          <w:bCs/>
        </w:rPr>
        <w:br/>
      </w:r>
      <w:r w:rsidR="00AA04E9">
        <w:t xml:space="preserve">Bestemmelsene i </w:t>
      </w:r>
      <w:proofErr w:type="spellStart"/>
      <w:r w:rsidR="00AA04E9">
        <w:t>Hb</w:t>
      </w:r>
      <w:proofErr w:type="spellEnd"/>
      <w:r w:rsidR="00AA04E9">
        <w:t xml:space="preserve"> R761</w:t>
      </w:r>
      <w:r w:rsidR="00F844FD">
        <w:t xml:space="preserve"> kap. 4.3 Prisgrunnlag og måleregler</w:t>
      </w:r>
      <w:r w:rsidR="00D35D85">
        <w:t xml:space="preserve"> gjelder for </w:t>
      </w:r>
      <w:r w:rsidR="008D29AC">
        <w:t>tilbudet.</w:t>
      </w:r>
    </w:p>
    <w:p w:rsidR="00D80F82" w:rsidP="001228E1" w:rsidRDefault="00D80F82" w14:paraId="76850B19" w14:textId="6907B118"/>
    <w:p w:rsidR="00D80F82" w:rsidP="00D80F82" w:rsidRDefault="00D80F82" w14:paraId="6721DF07" w14:textId="1B3E1B58">
      <w:r>
        <w:t xml:space="preserve">Det avregnes etter målereglene som er angitt under pkt. x) i de respektive prosesser. </w:t>
      </w:r>
    </w:p>
    <w:p w:rsidR="00D80F82" w:rsidRDefault="00D80F82" w14:paraId="38ABB49E" w14:textId="77777777"/>
    <w:p w:rsidR="00A00C3F" w:rsidP="00B30384" w:rsidRDefault="00FE3590" w14:paraId="307B5588" w14:textId="77777777">
      <w:r>
        <w:t>K</w:t>
      </w:r>
      <w:r w:rsidRPr="00431F57" w:rsidR="001228E1">
        <w:t>ostnade</w:t>
      </w:r>
      <w:r w:rsidR="009B7FC3">
        <w:t>r</w:t>
      </w:r>
      <w:r w:rsidRPr="00431F57" w:rsidR="001228E1">
        <w:t xml:space="preserve"> for følgearbeider skal være inkludert i prisen for den aktuelle prosessen</w:t>
      </w:r>
      <w:r w:rsidR="001228E1">
        <w:t xml:space="preserve"> </w:t>
      </w:r>
      <w:r w:rsidRPr="00431F57" w:rsidR="001228E1">
        <w:t>dersom ikke annet er angitt spesielt eller avtalt. Følgearbeider er arbeider som følger som konsekvens av</w:t>
      </w:r>
      <w:r w:rsidR="001228E1">
        <w:t xml:space="preserve"> </w:t>
      </w:r>
      <w:r w:rsidRPr="00431F57" w:rsidR="001228E1">
        <w:t>den aktuelle oppgaven</w:t>
      </w:r>
      <w:r w:rsidR="00952F24">
        <w:t>,</w:t>
      </w:r>
      <w:r w:rsidRPr="00431F57" w:rsidR="001228E1">
        <w:t xml:space="preserve"> som </w:t>
      </w:r>
      <w:r w:rsidR="009A642C">
        <w:t xml:space="preserve">f.eks. </w:t>
      </w:r>
      <w:r w:rsidR="00806DAC">
        <w:t>transport av maskiner</w:t>
      </w:r>
      <w:r w:rsidR="00243DE1">
        <w:t xml:space="preserve"> til/fra arbeidssted, </w:t>
      </w:r>
      <w:r w:rsidR="009327A8">
        <w:t>arbeidsvarsling</w:t>
      </w:r>
      <w:r w:rsidR="00740AF0">
        <w:t xml:space="preserve"> og </w:t>
      </w:r>
      <w:r w:rsidRPr="00431F57" w:rsidR="001228E1">
        <w:t xml:space="preserve">nødvendig forarbeid eller etterarbeid. </w:t>
      </w:r>
      <w:r w:rsidRPr="00D31BDB" w:rsidR="00E94296">
        <w:t>Se utfyllende bestemmelser i ka</w:t>
      </w:r>
      <w:r w:rsidRPr="00D31BDB" w:rsidR="00AC4E05">
        <w:t>p. C3 pkt. 3.</w:t>
      </w:r>
      <w:r w:rsidRPr="00431F57" w:rsidR="00D31BDB">
        <w:t>5</w:t>
      </w:r>
      <w:r w:rsidRPr="00D31BDB" w:rsidR="00AC4E05">
        <w:t>.3 om arbeidsvarsling.</w:t>
      </w:r>
    </w:p>
    <w:p w:rsidR="00A00C3F" w:rsidP="00B30384" w:rsidRDefault="00A00C3F" w14:paraId="6F1F8771" w14:textId="77777777"/>
    <w:p w:rsidRPr="009B48A6" w:rsidR="00B30384" w:rsidP="00B30384" w:rsidRDefault="00A00C3F" w14:paraId="5342D301" w14:textId="4734EF2D">
      <w:r>
        <w:t>For prosess</w:t>
      </w:r>
      <w:r w:rsidR="00F926A8">
        <w:t xml:space="preserve"> 77.21 skal vederlaget </w:t>
      </w:r>
      <w:r w:rsidR="00994C4E">
        <w:t xml:space="preserve">for transport av maskiner </w:t>
      </w:r>
      <w:r w:rsidR="00F926A8">
        <w:t xml:space="preserve">beregnes </w:t>
      </w:r>
      <w:r w:rsidR="008375EF">
        <w:t xml:space="preserve">på grunnlag av det som </w:t>
      </w:r>
      <w:r w:rsidR="00D70EEE">
        <w:t xml:space="preserve">fremgår av kap. A3 pkt. </w:t>
      </w:r>
      <w:r w:rsidR="008461CE">
        <w:t>10</w:t>
      </w:r>
      <w:r w:rsidR="00D70EEE">
        <w:t>.3</w:t>
      </w:r>
      <w:r w:rsidR="007D4FFB">
        <w:t xml:space="preserve"> og de</w:t>
      </w:r>
      <w:r w:rsidR="006712E6">
        <w:t xml:space="preserve">n geografiske plasseringen som </w:t>
      </w:r>
      <w:r w:rsidR="00530A32">
        <w:t>er angitt</w:t>
      </w:r>
      <w:r w:rsidR="006712E6">
        <w:t xml:space="preserve"> her selv om entreprenøren velger en annen geografisk plassering for sin riggplass.</w:t>
      </w:r>
      <w:r w:rsidR="00995988">
        <w:br/>
      </w:r>
      <w:r w:rsidR="00995988">
        <w:br/>
      </w:r>
      <w:r w:rsidRPr="009B48A6" w:rsidR="00B30384">
        <w:t>Arbeidet skal utføres i henhold til aktuelle lover, forskrifter og bestemmelser.</w:t>
      </w:r>
    </w:p>
    <w:p w:rsidR="004E60AB" w:rsidP="001228E1" w:rsidRDefault="004E60AB" w14:paraId="2DC10F1C" w14:textId="6CA1D615"/>
    <w:p w:rsidRPr="001228E1" w:rsidR="002C12B1" w:rsidRDefault="002C12B1" w14:paraId="56E8B9A0" w14:textId="64BC0258">
      <w:r>
        <w:t>I kap. A</w:t>
      </w:r>
      <w:r w:rsidR="00BD06AF">
        <w:t>1</w:t>
      </w:r>
      <w:r>
        <w:t xml:space="preserve"> er det en </w:t>
      </w:r>
      <w:r w:rsidR="00BD06AF">
        <w:t xml:space="preserve">innholdsliste </w:t>
      </w:r>
      <w:r w:rsidR="006E031B">
        <w:t>med oversikt over</w:t>
      </w:r>
      <w:r w:rsidR="00BD06AF">
        <w:t xml:space="preserve"> </w:t>
      </w:r>
      <w:r w:rsidR="001153EB">
        <w:t xml:space="preserve">alle </w:t>
      </w:r>
      <w:r w:rsidR="00A7019C">
        <w:t>dokumenter som gjelder for</w:t>
      </w:r>
      <w:r w:rsidR="001F75B3">
        <w:t xml:space="preserve"> leveransen</w:t>
      </w:r>
      <w:r w:rsidR="009D25B2">
        <w:t>.</w:t>
      </w:r>
      <w:r w:rsidR="003B7741">
        <w:t xml:space="preserve"> Utover det som fremgår av </w:t>
      </w:r>
      <w:r w:rsidR="002672BD">
        <w:t xml:space="preserve">konkurransegrunnlagets </w:t>
      </w:r>
      <w:r w:rsidR="003B7741">
        <w:t xml:space="preserve">kap. A tom </w:t>
      </w:r>
      <w:r w:rsidR="00175745">
        <w:t>E</w:t>
      </w:r>
      <w:r w:rsidR="00CF0ED3">
        <w:t>,</w:t>
      </w:r>
      <w:r w:rsidR="00175745">
        <w:t xml:space="preserve"> skal k</w:t>
      </w:r>
      <w:r w:rsidR="009D25B2">
        <w:t>ostnade</w:t>
      </w:r>
      <w:r w:rsidR="0041553D">
        <w:t>r</w:t>
      </w:r>
      <w:r w:rsidR="00DD10AA">
        <w:t xml:space="preserve"> </w:t>
      </w:r>
      <w:r w:rsidR="006E031B">
        <w:t xml:space="preserve">som er knyttet til </w:t>
      </w:r>
      <w:r w:rsidR="00175745">
        <w:t xml:space="preserve">relevante </w:t>
      </w:r>
      <w:r w:rsidR="00A34D51">
        <w:t>spesifikasjoner</w:t>
      </w:r>
      <w:r w:rsidR="0041553D">
        <w:t xml:space="preserve"> i disse dokumentene</w:t>
      </w:r>
      <w:r w:rsidR="00712ED4">
        <w:t>,</w:t>
      </w:r>
      <w:r w:rsidR="0041553D">
        <w:t xml:space="preserve"> </w:t>
      </w:r>
      <w:r w:rsidR="00DD10AA">
        <w:t xml:space="preserve">inkluderes i </w:t>
      </w:r>
      <w:r w:rsidR="00A815D9">
        <w:t>prisene.</w:t>
      </w:r>
    </w:p>
    <w:p w:rsidR="00F26F47" w:rsidRDefault="00F26F47" w14:paraId="2DC10F1D" w14:textId="77777777"/>
    <w:p w:rsidR="00F26F47" w:rsidRDefault="00D955C2" w14:paraId="2DC10F1E" w14:textId="2B52181D">
      <w:pPr>
        <w:pStyle w:val="Heading1"/>
      </w:pPr>
      <w:bookmarkStart w:name="_Toc89694807" w:id="4"/>
      <w:r>
        <w:t>3</w:t>
      </w:r>
      <w:r w:rsidR="00F26F47">
        <w:tab/>
      </w:r>
      <w:r w:rsidR="00F26F47">
        <w:t>Utlevering av konkurransegrunnlaget</w:t>
      </w:r>
      <w:bookmarkEnd w:id="4"/>
    </w:p>
    <w:p w:rsidR="006210B1" w:rsidP="006210B1" w:rsidRDefault="006210B1" w14:paraId="2DC10F1F" w14:textId="77777777">
      <w:r>
        <w:t>De som tilbudsinnbydelsen er rettet til, må selv laste ned konkurransegrunnlaget og de vedlegg som er nødvendig fra KGV.</w:t>
      </w:r>
    </w:p>
    <w:p w:rsidR="006210B1" w:rsidP="006210B1" w:rsidRDefault="006210B1" w14:paraId="2DC10F20" w14:textId="77777777"/>
    <w:p w:rsidR="006210B1" w:rsidP="006210B1" w:rsidRDefault="006210B1" w14:paraId="2DC10F21" w14:textId="77777777">
      <w:r>
        <w:t>Konkurransegrunnlaget lastes ned ved å gå inn via Doffin.no og videre til link inn til KGV hvor detaljer for konkurransen ligger.</w:t>
      </w:r>
    </w:p>
    <w:p w:rsidRPr="002A78FD" w:rsidR="006210B1" w:rsidP="006210B1" w:rsidRDefault="006210B1" w14:paraId="2DC10F22" w14:textId="77777777">
      <w:pPr>
        <w:rPr>
          <w:b/>
          <w:bCs/>
        </w:rPr>
      </w:pPr>
    </w:p>
    <w:p w:rsidR="00F26F47" w:rsidRDefault="006210B1" w14:paraId="2DC10F23" w14:textId="18BC23C4">
      <w:r>
        <w:t xml:space="preserve">Se </w:t>
      </w:r>
      <w:r w:rsidR="002672BD">
        <w:t xml:space="preserve">kap. </w:t>
      </w:r>
      <w:r>
        <w:t>A1 Dokumentliste for informasjon om hvilke datafiler som leveres med konkurransegrunnlaget.</w:t>
      </w:r>
    </w:p>
    <w:p w:rsidR="00431F57" w:rsidRDefault="00431F57" w14:paraId="04B4C291" w14:textId="77777777"/>
    <w:p w:rsidR="00F26F47" w:rsidRDefault="00D955C2" w14:paraId="2DC10F24" w14:textId="0773E8A8">
      <w:pPr>
        <w:pStyle w:val="Heading1"/>
      </w:pPr>
      <w:bookmarkStart w:name="_Toc89694808" w:id="5"/>
      <w:r>
        <w:t>4</w:t>
      </w:r>
      <w:r w:rsidR="00F26F47">
        <w:tab/>
      </w:r>
      <w:r w:rsidR="00F26F47">
        <w:t>Levering av tilbud</w:t>
      </w:r>
      <w:bookmarkEnd w:id="0"/>
      <w:bookmarkEnd w:id="5"/>
    </w:p>
    <w:p w:rsidR="00115A6C" w:rsidP="00115A6C" w:rsidRDefault="00115A6C" w14:paraId="2DC10F25" w14:textId="77777777">
      <w:r>
        <w:t>Tilbud gis på tilbudsskjema, vedlagt dokumentasjon i henhold til kapittel E1, eventuelt supplert med forpliktende tilbudsbrev. Tilbud skal være datert og underskrevet.</w:t>
      </w:r>
      <w:r w:rsidR="006210B1">
        <w:t xml:space="preserve"> </w:t>
      </w:r>
      <w:r w:rsidRPr="006210B1" w:rsidR="006210B1">
        <w:t xml:space="preserve">Komplett tilbud skal lastes inn i KGV. E5 skal signeres, </w:t>
      </w:r>
      <w:proofErr w:type="spellStart"/>
      <w:r w:rsidRPr="006210B1" w:rsidR="006210B1">
        <w:t>scannes</w:t>
      </w:r>
      <w:proofErr w:type="spellEnd"/>
      <w:r w:rsidRPr="006210B1" w:rsidR="006210B1">
        <w:t xml:space="preserve"> og lastes inn i KGV.</w:t>
      </w:r>
    </w:p>
    <w:p w:rsidR="005D6EEA" w:rsidP="00115A6C" w:rsidRDefault="005D6EEA" w14:paraId="2DC10F26" w14:textId="77777777"/>
    <w:p w:rsidR="006210B1" w:rsidP="006210B1" w:rsidRDefault="006210B1" w14:paraId="2DC10F27" w14:textId="77777777">
      <w:r>
        <w:t>Statens vegvesen benytter KGV Anbud og Kontrakt for kunngjøring og gjennomføring av denne konkurransen. For å levere tilbud må leverandør benytte systemet. Registrering er gratis. Statens vegvesen anbefaler alle tilbydere om å starte arbeidet i god tid før tilbudsfrist. Tilbudet kan sendes flere ganger og revideres helt opp til tilbudsfrist. Statens vegvesen vil ikke kunne se tilbud før etter tilbudsfristen.</w:t>
      </w:r>
    </w:p>
    <w:p w:rsidR="006210B1" w:rsidP="006210B1" w:rsidRDefault="006210B1" w14:paraId="2DC10F28" w14:textId="77777777"/>
    <w:p w:rsidR="006210B1" w:rsidP="006210B1" w:rsidRDefault="006210B1" w14:paraId="2DC10F29" w14:textId="77777777">
      <w:r>
        <w:t xml:space="preserve">Tilbud skal </w:t>
      </w:r>
      <w:r w:rsidRPr="006210B1">
        <w:rPr>
          <w:u w:val="single"/>
        </w:rPr>
        <w:t>ikke</w:t>
      </w:r>
      <w:r>
        <w:t xml:space="preserve"> leveres på e-post/eller i papirformat.</w:t>
      </w:r>
    </w:p>
    <w:p w:rsidR="006210B1" w:rsidP="006210B1" w:rsidRDefault="006210B1" w14:paraId="2DC10F2A" w14:textId="77777777"/>
    <w:p w:rsidR="00115A6C" w:rsidP="006210B1" w:rsidRDefault="006210B1" w14:paraId="2DC10F2B" w14:textId="4995A811">
      <w:r>
        <w:t xml:space="preserve">Dersom leverandør har spørsmål vedrørende konkurransen, skal spørsmål fremsettes i KGV. Link til KGV ligger i kunngjøringen i </w:t>
      </w:r>
      <w:proofErr w:type="spellStart"/>
      <w:r>
        <w:t>Doffin</w:t>
      </w:r>
      <w:proofErr w:type="spellEnd"/>
      <w:r>
        <w:t xml:space="preserve"> og leverandør må registrere seg og takke ja til å delta i konkurransen i verktøyet for å kunne få tilgang til konkurransegrunnlaget.</w:t>
      </w:r>
    </w:p>
    <w:p w:rsidR="006210B1" w:rsidRDefault="006210B1" w14:paraId="2DC10F2C" w14:textId="77777777"/>
    <w:p w:rsidRPr="004616CD" w:rsidR="00F26F47" w:rsidRDefault="00D955C2" w14:paraId="2DC10F2D" w14:textId="0D5D7E0E">
      <w:pPr>
        <w:pStyle w:val="Heading1"/>
      </w:pPr>
      <w:bookmarkStart w:name="_Toc261435999" w:id="6"/>
      <w:bookmarkStart w:name="_Toc261450461" w:id="7"/>
      <w:bookmarkStart w:name="_Toc89694809" w:id="8"/>
      <w:r>
        <w:t>5</w:t>
      </w:r>
      <w:r w:rsidRPr="004616CD" w:rsidR="00F26F47">
        <w:tab/>
      </w:r>
      <w:r w:rsidRPr="004616CD" w:rsidR="00F26F47">
        <w:t>Alternative tilbud</w:t>
      </w:r>
      <w:bookmarkEnd w:id="6"/>
      <w:bookmarkEnd w:id="7"/>
      <w:bookmarkEnd w:id="8"/>
    </w:p>
    <w:p w:rsidR="00161C76" w:rsidRDefault="00F26F47" w14:paraId="713FD37E" w14:textId="77777777">
      <w:r w:rsidRPr="004616CD">
        <w:t>Alternative tilbud er å forstå som tilbud på alternative tekniske løsninger.</w:t>
      </w:r>
      <w:r w:rsidR="0040460B">
        <w:t xml:space="preserve"> </w:t>
      </w:r>
    </w:p>
    <w:p w:rsidR="00161C76" w:rsidRDefault="00161C76" w14:paraId="25E029B6" w14:textId="77777777"/>
    <w:p w:rsidRPr="004616CD" w:rsidR="00F26F47" w:rsidRDefault="0040460B" w14:paraId="2DC10F2E" w14:textId="38A17A5E">
      <w:r>
        <w:t>Alternative tilbud kan gis i henhold til bestemmelsene nedenfor hvis hovedtilbud er gitt i overensstemmelse med konkurransegrunnlaget.</w:t>
      </w:r>
    </w:p>
    <w:p w:rsidR="0040534E" w:rsidP="0040534E" w:rsidRDefault="0040534E" w14:paraId="2DC10F2F" w14:textId="77777777">
      <w:bookmarkStart w:name="_Toc261435998" w:id="9"/>
      <w:bookmarkStart w:name="_Toc261450460" w:id="10"/>
    </w:p>
    <w:p w:rsidR="00466642" w:rsidP="0040534E" w:rsidRDefault="0040460B" w14:paraId="469D37B6" w14:textId="3F4520F2">
      <w:r>
        <w:t>Det kan kun gis alternativ</w:t>
      </w:r>
      <w:r w:rsidR="00161C76">
        <w:t>e</w:t>
      </w:r>
      <w:r>
        <w:t xml:space="preserve"> tilbud på bruk av prefabrikkerte materialer.</w:t>
      </w:r>
    </w:p>
    <w:p w:rsidR="0040460B" w:rsidP="0040534E" w:rsidRDefault="0040460B" w14:paraId="25F0BB9D" w14:textId="1F5A3C05"/>
    <w:p w:rsidR="0040460B" w:rsidP="0040460B" w:rsidRDefault="0040460B" w14:paraId="1C868932" w14:textId="272EF98B">
      <w:r>
        <w:t xml:space="preserve">For det alternative tilbudet må Leverandøren </w:t>
      </w:r>
      <w:r w:rsidR="00161C76">
        <w:t xml:space="preserve">sammen med tilbudet </w:t>
      </w:r>
      <w:r>
        <w:t>sende inn dokumentasjon</w:t>
      </w:r>
      <w:r w:rsidR="00161C76">
        <w:t xml:space="preserve"> </w:t>
      </w:r>
      <w:r>
        <w:t>som viser at produktet oppfyller kontraktens kravspesifikasjoner, jf. anskaffelsesforskriften (FOA) §15-1.</w:t>
      </w:r>
    </w:p>
    <w:p w:rsidR="0040460B" w:rsidP="0040460B" w:rsidRDefault="0040460B" w14:paraId="7049F2BE" w14:textId="77777777"/>
    <w:p w:rsidR="0040460B" w:rsidP="0040460B" w:rsidRDefault="0040460B" w14:paraId="5FF249F9" w14:textId="77B605BA">
      <w:r>
        <w:t xml:space="preserve">Dersom det alternative tilbudet ikke oppfyller kontraktens kravspesifikasjoner, må Leverandøren </w:t>
      </w:r>
      <w:r w:rsidR="00161C76">
        <w:t xml:space="preserve">sammen med tilbudet </w:t>
      </w:r>
      <w:r>
        <w:t xml:space="preserve">sende </w:t>
      </w:r>
      <w:r w:rsidR="00161C76">
        <w:t xml:space="preserve">inn </w:t>
      </w:r>
      <w:r>
        <w:t xml:space="preserve">nødvendig grunnlag slik at </w:t>
      </w:r>
      <w:r w:rsidR="00AD4703">
        <w:t>O</w:t>
      </w:r>
      <w:r>
        <w:t>ppdrags</w:t>
      </w:r>
      <w:r w:rsidR="00AD4703">
        <w:t>giver</w:t>
      </w:r>
      <w:r>
        <w:t xml:space="preserve"> kan vurdere:</w:t>
      </w:r>
    </w:p>
    <w:p w:rsidR="00AD4703" w:rsidP="0040460B" w:rsidRDefault="00AD4703" w14:paraId="6D1891F7" w14:textId="77777777"/>
    <w:p w:rsidR="0040460B" w:rsidP="00431F57" w:rsidRDefault="0040460B" w14:paraId="6D0CC579" w14:textId="13382CBA">
      <w:pPr>
        <w:pStyle w:val="ListParagraph"/>
        <w:numPr>
          <w:ilvl w:val="0"/>
          <w:numId w:val="11"/>
        </w:numPr>
      </w:pPr>
      <w:r>
        <w:t>om den tilbudte løsningen kan ansees som egnet</w:t>
      </w:r>
    </w:p>
    <w:p w:rsidR="0040460B" w:rsidP="00431F57" w:rsidRDefault="0040460B" w14:paraId="1E00A201" w14:textId="4964FA94">
      <w:pPr>
        <w:pStyle w:val="ListParagraph"/>
        <w:numPr>
          <w:ilvl w:val="0"/>
          <w:numId w:val="11"/>
        </w:numPr>
      </w:pPr>
      <w:r>
        <w:t>om og hvordan levetidskostnadene for anskaffelsen påvirkes</w:t>
      </w:r>
    </w:p>
    <w:p w:rsidR="0040460B" w:rsidP="00431F57" w:rsidRDefault="0040460B" w14:paraId="1953BB56" w14:textId="5AE4B672">
      <w:pPr>
        <w:pStyle w:val="ListParagraph"/>
        <w:numPr>
          <w:ilvl w:val="0"/>
          <w:numId w:val="11"/>
        </w:numPr>
      </w:pPr>
      <w:r>
        <w:t>evt. andre forhold av betydning for anskaffelsen</w:t>
      </w:r>
    </w:p>
    <w:p w:rsidR="0040460B" w:rsidP="0040460B" w:rsidRDefault="0040460B" w14:paraId="3C4683D8" w14:textId="77777777"/>
    <w:p w:rsidR="0040460B" w:rsidP="0040460B" w:rsidRDefault="0040460B" w14:paraId="63BD5851" w14:textId="789D8F98">
      <w:r>
        <w:t xml:space="preserve">Når det gis et alternativt tilbud, skal Leverandøren for dette tilbudet prise alle prosessene i kap. D1, </w:t>
      </w:r>
      <w:r w:rsidR="00AD4703">
        <w:t>og levere et eget komplett kap. E3 for det alternative tilbudet. I tillegg skal Leverandøren</w:t>
      </w:r>
      <w:r>
        <w:t xml:space="preserve"> angi i tilbudsbrevet hvilke prosesser i kap. E3 hvor </w:t>
      </w:r>
      <w:r w:rsidR="00AD4703">
        <w:t>Lev</w:t>
      </w:r>
      <w:r w:rsidR="00161C76">
        <w:t>e</w:t>
      </w:r>
      <w:r w:rsidR="00AD4703">
        <w:t>randøren</w:t>
      </w:r>
      <w:r>
        <w:t xml:space="preserve"> </w:t>
      </w:r>
      <w:r w:rsidR="00AD4703">
        <w:t xml:space="preserve">i sitt alternative tilbud </w:t>
      </w:r>
      <w:r>
        <w:t xml:space="preserve">har lagt til grunn </w:t>
      </w:r>
      <w:r w:rsidR="0056441D">
        <w:t>bruk av prefabrikkerte materialer</w:t>
      </w:r>
      <w:r>
        <w:t xml:space="preserve"> for sine priser.</w:t>
      </w:r>
    </w:p>
    <w:p w:rsidR="00AD4703" w:rsidP="0040460B" w:rsidRDefault="00AD4703" w14:paraId="25E138E6" w14:textId="4C508713"/>
    <w:p w:rsidR="0056441D" w:rsidP="00AD4703" w:rsidRDefault="00AD4703" w14:paraId="5A18EBDF" w14:textId="24227027">
      <w:r w:rsidRPr="00AD4703">
        <w:t xml:space="preserve">Når den tekniske løsningen for et alternativt tilbud vurderes som egnet, vil </w:t>
      </w:r>
      <w:r>
        <w:t>O</w:t>
      </w:r>
      <w:r w:rsidRPr="00AD4703">
        <w:t>ppdragsgiver vurdere og beregne ev</w:t>
      </w:r>
      <w:r w:rsidR="00161C76">
        <w:t>entuelle</w:t>
      </w:r>
      <w:r w:rsidRPr="00AD4703">
        <w:t xml:space="preserve"> mer</w:t>
      </w:r>
      <w:r>
        <w:t xml:space="preserve">- eller </w:t>
      </w:r>
      <w:proofErr w:type="spellStart"/>
      <w:r w:rsidRPr="00AD4703">
        <w:t>mindrekostnader</w:t>
      </w:r>
      <w:proofErr w:type="spellEnd"/>
      <w:r w:rsidRPr="00AD4703">
        <w:t xml:space="preserve"> for Oppdragsgiver som følger av den alternative løsningen. Denne vurderingen vil bli brukt som grunnlag for beregning av en pris for det alternative tilbudet </w:t>
      </w:r>
      <w:r w:rsidR="00161C76">
        <w:t>ved</w:t>
      </w:r>
      <w:r w:rsidRPr="00AD4703">
        <w:t xml:space="preserve"> sammenlign</w:t>
      </w:r>
      <w:r w:rsidR="00161C76">
        <w:t>ing</w:t>
      </w:r>
      <w:r w:rsidRPr="00AD4703">
        <w:t xml:space="preserve"> med </w:t>
      </w:r>
      <w:r w:rsidR="008F08E0">
        <w:t xml:space="preserve">de </w:t>
      </w:r>
      <w:r w:rsidRPr="00AD4703">
        <w:t>øvrige tilbud</w:t>
      </w:r>
      <w:r w:rsidR="008F08E0">
        <w:t>ene</w:t>
      </w:r>
      <w:r w:rsidRPr="00AD4703">
        <w:t>.</w:t>
      </w:r>
    </w:p>
    <w:p w:rsidRPr="00AD4703" w:rsidR="00AD4703" w:rsidP="00AD4703" w:rsidRDefault="00AD4703" w14:paraId="56DBC1DE" w14:textId="1539810F">
      <w:r w:rsidRPr="00AD4703">
        <w:t xml:space="preserve"> </w:t>
      </w:r>
    </w:p>
    <w:p w:rsidR="0056441D" w:rsidP="0056441D" w:rsidRDefault="0056441D" w14:paraId="010778AF" w14:textId="28A847A2">
      <w:r w:rsidRPr="00431F57">
        <w:t xml:space="preserve">Oppdragsgiver vil bruke kap. E4 i hovedtilbudet og benytte prisen for dette ved beregning av grunnlaget for sammenligning av prisen (tilsvarende </w:t>
      </w:r>
      <w:r w:rsidRPr="00431F57" w:rsidR="008F08E0">
        <w:t>total tilbudssum i kap. E5)</w:t>
      </w:r>
      <w:r w:rsidRPr="00431F57">
        <w:t xml:space="preserve"> for det alternative tilbudet med de øvrige tilbudene.</w:t>
      </w:r>
    </w:p>
    <w:p w:rsidR="0040460B" w:rsidP="0040534E" w:rsidRDefault="0040460B" w14:paraId="0A6F3A2E" w14:textId="77777777"/>
    <w:p w:rsidR="00466642" w:rsidP="00466642" w:rsidRDefault="00466642" w14:paraId="070BBC44" w14:textId="73A3086A">
      <w:r w:rsidRPr="006210B1">
        <w:t xml:space="preserve">Det er ikke anledning til å gi alternative tilbud ut over det </w:t>
      </w:r>
      <w:r w:rsidR="0056441D">
        <w:t>Oppdragsgiver</w:t>
      </w:r>
      <w:r w:rsidRPr="006210B1">
        <w:t xml:space="preserve"> har beskrevet </w:t>
      </w:r>
      <w:r w:rsidR="00161C76">
        <w:t>over</w:t>
      </w:r>
      <w:r w:rsidRPr="006210B1">
        <w:t>.</w:t>
      </w:r>
    </w:p>
    <w:p w:rsidR="00E23D31" w:rsidP="00466642" w:rsidRDefault="00E23D31" w14:paraId="5086AF36" w14:textId="59FC8940"/>
    <w:p w:rsidRPr="006D300B" w:rsidR="00E23D31" w:rsidP="00E23D31" w:rsidRDefault="009C5457" w14:paraId="482A45E6" w14:textId="36874696">
      <w:pPr>
        <w:pStyle w:val="Heading1"/>
      </w:pPr>
      <w:bookmarkStart w:name="_Toc89694810" w:id="11"/>
      <w:r w:rsidRPr="006D300B">
        <w:t>6</w:t>
      </w:r>
      <w:r w:rsidRPr="006D300B">
        <w:tab/>
      </w:r>
      <w:r w:rsidRPr="006D300B">
        <w:t>Frister</w:t>
      </w:r>
      <w:bookmarkEnd w:id="11"/>
    </w:p>
    <w:p w:rsidR="00300BEA" w:rsidP="00300BEA" w:rsidRDefault="00300BEA" w14:paraId="7290F078" w14:textId="77777777">
      <w:pPr>
        <w:rPr>
          <w:highlight w:val="yellow"/>
        </w:rPr>
      </w:pPr>
    </w:p>
    <w:p w:rsidR="00300BEA" w:rsidP="00300BEA" w:rsidRDefault="00300BEA" w14:paraId="19980051" w14:textId="729C55B5">
      <w:r>
        <w:rPr>
          <w:highlight w:val="yellow"/>
        </w:rPr>
        <w:t>Alle fristene kan bli endret på grunn av situasjonen med CoVid-19</w:t>
      </w:r>
      <w:r>
        <w:t>.</w:t>
      </w:r>
    </w:p>
    <w:p w:rsidR="00300BEA" w:rsidP="009C5457" w:rsidRDefault="00300BEA" w14:paraId="413DC515" w14:textId="77777777">
      <w:pPr>
        <w:pStyle w:val="Heading2"/>
        <w:rPr>
          <w:highlight w:val="yellow"/>
        </w:rPr>
      </w:pPr>
    </w:p>
    <w:p w:rsidRPr="00300BEA" w:rsidR="009C5457" w:rsidP="009C5457" w:rsidRDefault="009C5457" w14:paraId="7EABC121" w14:textId="79BE9915">
      <w:pPr>
        <w:pStyle w:val="Heading2"/>
      </w:pPr>
      <w:bookmarkStart w:name="_Toc89694811" w:id="12"/>
      <w:r w:rsidRPr="00300BEA">
        <w:t>6.1 Tilbudsfrist</w:t>
      </w:r>
      <w:bookmarkEnd w:id="12"/>
    </w:p>
    <w:p w:rsidRPr="00300BEA" w:rsidR="00BD0E62" w:rsidP="00BD0E62" w:rsidRDefault="00BD0E62" w14:paraId="39F49091" w14:textId="77777777">
      <w:r w:rsidRPr="00300BEA">
        <w:t xml:space="preserve">Frist for levering av leverandørenes tilbud er: </w:t>
      </w:r>
    </w:p>
    <w:p w:rsidRPr="00300BEA" w:rsidR="00BD0E62" w:rsidP="00BD0E62" w:rsidRDefault="00BD0E62" w14:paraId="765AD9B9" w14:textId="77777777"/>
    <w:p w:rsidRPr="00300BEA" w:rsidR="00BD0E62" w:rsidP="00BD0E62" w:rsidRDefault="00BD0E62" w14:paraId="165F8040" w14:textId="77777777">
      <w:pPr>
        <w:shd w:val="clear" w:color="auto" w:fill="D9D9D9"/>
        <w:rPr>
          <w:b/>
        </w:rPr>
      </w:pPr>
      <w:r w:rsidRPr="00300BEA">
        <w:rPr>
          <w:b/>
        </w:rPr>
        <w:t>[dato her/kl. 12:00]</w:t>
      </w:r>
    </w:p>
    <w:p w:rsidRPr="00300BEA" w:rsidR="00BD0E62" w:rsidP="00BD0E62" w:rsidRDefault="00BD0E62" w14:paraId="68C7DC68" w14:textId="77777777"/>
    <w:p w:rsidRPr="00300BEA" w:rsidR="00BD0E62" w:rsidP="00BD0E62" w:rsidRDefault="00BD0E62" w14:paraId="565F74B8" w14:textId="77777777">
      <w:r w:rsidRPr="00300BEA">
        <w:t xml:space="preserve">Tilbudet skal leveres i tråd med kommunikasjonsbestemmelsene angitt i kapittel B1. Tilbudet er rettidig levert dersom det er levert innen angitt frist og sted. </w:t>
      </w:r>
    </w:p>
    <w:p w:rsidRPr="00300BEA" w:rsidR="00BD0E62" w:rsidP="00BD0E62" w:rsidRDefault="00BD0E62" w14:paraId="270DA91C" w14:textId="77777777"/>
    <w:p w:rsidRPr="00300BEA" w:rsidR="00BD0E62" w:rsidP="00BD0E62" w:rsidRDefault="00BD0E62" w14:paraId="521D7116" w14:textId="77777777">
      <w:r w:rsidRPr="00300BEA">
        <w:t xml:space="preserve">For sent innlevert tilbud vil medføre avvisning fra konkurransen, anskaffelsesforskriften § 24-1 (1) bokstav a). </w:t>
      </w:r>
    </w:p>
    <w:p w:rsidRPr="00300BEA" w:rsidR="00AE0498" w:rsidP="00AE0498" w:rsidRDefault="00AE0498" w14:paraId="44724B66" w14:textId="421FDE69"/>
    <w:p w:rsidRPr="00300BEA" w:rsidR="00BD0E62" w:rsidP="00BD0E62" w:rsidRDefault="00BD0E62" w14:paraId="5BA4444D" w14:textId="62132B32">
      <w:pPr>
        <w:pStyle w:val="Heading2"/>
      </w:pPr>
      <w:bookmarkStart w:name="_Toc89694812" w:id="13"/>
      <w:r w:rsidRPr="00300BEA">
        <w:t>6.2 Vedståelsesfrist</w:t>
      </w:r>
      <w:bookmarkEnd w:id="13"/>
    </w:p>
    <w:p w:rsidRPr="00300BEA" w:rsidR="006C0574" w:rsidP="006C0574" w:rsidRDefault="006C0574" w14:paraId="6ED6A1E9" w14:textId="77777777">
      <w:r w:rsidRPr="00300BEA">
        <w:t>Tilbud skal være bindende til og med:</w:t>
      </w:r>
    </w:p>
    <w:p w:rsidRPr="00300BEA" w:rsidR="006C0574" w:rsidP="006C0574" w:rsidRDefault="006C0574" w14:paraId="3B0E5531" w14:textId="77777777"/>
    <w:p w:rsidRPr="002451E0" w:rsidR="006C0574" w:rsidP="006C0574" w:rsidRDefault="006C0574" w14:paraId="2FE701DB" w14:textId="77777777">
      <w:pPr>
        <w:shd w:val="clear" w:color="auto" w:fill="D9D9D9"/>
        <w:rPr>
          <w:b/>
        </w:rPr>
      </w:pPr>
      <w:r w:rsidRPr="00300BEA">
        <w:rPr>
          <w:b/>
        </w:rPr>
        <w:t xml:space="preserve"> [dato her]</w:t>
      </w:r>
    </w:p>
    <w:p w:rsidRPr="006247E4" w:rsidR="006C0574" w:rsidP="006C0574" w:rsidRDefault="006C0574" w14:paraId="4C3F0C38" w14:textId="77777777"/>
    <w:p w:rsidR="00F26F47" w:rsidRDefault="006C0574" w14:paraId="2DC10F33" w14:textId="2A9A920E">
      <w:pPr>
        <w:pStyle w:val="Heading1"/>
      </w:pPr>
      <w:bookmarkStart w:name="_Toc89694813" w:id="14"/>
      <w:r>
        <w:t>7</w:t>
      </w:r>
      <w:r w:rsidR="00F26F47">
        <w:tab/>
      </w:r>
      <w:r w:rsidR="00F26F47">
        <w:t>Grunnlag for tildeling av kontrakt</w:t>
      </w:r>
      <w:bookmarkEnd w:id="9"/>
      <w:bookmarkEnd w:id="10"/>
      <w:bookmarkEnd w:id="14"/>
    </w:p>
    <w:p w:rsidR="001E3E13" w:rsidP="001E3E13" w:rsidRDefault="00F26F47" w14:paraId="47D18870" w14:textId="5EC30A43">
      <w:r>
        <w:t>Tildeling av kontrakt skjer på grunnlag av laveste pris.</w:t>
      </w:r>
      <w:r w:rsidR="001E3E13">
        <w:t xml:space="preserve"> Pris er total tilbudssum i kap. E5. </w:t>
      </w:r>
    </w:p>
    <w:p w:rsidR="001E3E13" w:rsidP="001E3E13" w:rsidRDefault="001E3E13" w14:paraId="4C6C0B46" w14:textId="77777777"/>
    <w:p w:rsidR="003817E7" w:rsidRDefault="001E3E13" w14:paraId="34240422" w14:textId="7AFE4488">
      <w:r>
        <w:t xml:space="preserve">For alternative tilbud etter pkt. 5 over, vil prisen som Oppdragsgiver har beregnet etter korrigering for eventuelle mer- eller </w:t>
      </w:r>
      <w:proofErr w:type="spellStart"/>
      <w:r>
        <w:t>mindrekostnader</w:t>
      </w:r>
      <w:proofErr w:type="spellEnd"/>
      <w:r>
        <w:t xml:space="preserve"> for den alternative løsningen, legges til grunn for vurdering av evt. tildeling av kontrakt.   </w:t>
      </w:r>
    </w:p>
    <w:p w:rsidR="003817E7" w:rsidP="003817E7" w:rsidRDefault="003817E7" w14:paraId="60CBBA2B" w14:textId="2E5B8E41"/>
    <w:p w:rsidR="004616CD" w:rsidP="004616CD" w:rsidRDefault="006C0574" w14:paraId="2DC10F38" w14:textId="24CDF780">
      <w:pPr>
        <w:pStyle w:val="Heading1"/>
      </w:pPr>
      <w:bookmarkStart w:name="_Toc89694814" w:id="15"/>
      <w:r>
        <w:t>8</w:t>
      </w:r>
      <w:r w:rsidR="004616CD">
        <w:tab/>
      </w:r>
      <w:r w:rsidR="004616CD">
        <w:t>Tilbudets utforming</w:t>
      </w:r>
      <w:bookmarkEnd w:id="15"/>
    </w:p>
    <w:p w:rsidRPr="001C6AE1" w:rsidR="001C6AE1" w:rsidP="001C6AE1" w:rsidRDefault="001C6AE1" w14:paraId="492BCEE8" w14:textId="77777777">
      <w:r w:rsidRPr="001C6AE1">
        <w:t xml:space="preserve">Leverandørens tilbud skal inngis som angitt i kapittel E, herunder dokumentasjon knyttet til de enkelte tildelingskriterier. </w:t>
      </w:r>
    </w:p>
    <w:p w:rsidRPr="001C6AE1" w:rsidR="001C6AE1" w:rsidP="001C6AE1" w:rsidRDefault="001C6AE1" w14:paraId="30AD7459" w14:textId="77777777"/>
    <w:p w:rsidRPr="001C6AE1" w:rsidR="001C6AE1" w:rsidP="001C6AE1" w:rsidRDefault="001C6AE1" w14:paraId="09553A8D" w14:textId="77777777">
      <w:r w:rsidRPr="001C6AE1">
        <w:t xml:space="preserve">Leverandøren skal som del av tilbudet levere et forpliktende tilbudsbrev som er datert og underskrevet. </w:t>
      </w:r>
    </w:p>
    <w:p w:rsidRPr="001C6AE1" w:rsidR="001C6AE1" w:rsidP="001C6AE1" w:rsidRDefault="001C6AE1" w14:paraId="25B3D9E3" w14:textId="77777777"/>
    <w:p w:rsidRPr="001C6AE1" w:rsidR="001C6AE1" w:rsidP="001C6AE1" w:rsidRDefault="001C6AE1" w14:paraId="7FBAA8CF" w14:textId="77777777">
      <w:r w:rsidRPr="001C6AE1">
        <w:t xml:space="preserve">Etter innlevering skal tilbudet være </w:t>
      </w:r>
      <w:r w:rsidRPr="001C6AE1">
        <w:rPr>
          <w:u w:val="single"/>
        </w:rPr>
        <w:t>komplett</w:t>
      </w:r>
      <w:r w:rsidRPr="001C6AE1">
        <w:t>.</w:t>
      </w:r>
      <w:r w:rsidRPr="001C6AE1">
        <w:br/>
      </w:r>
      <w:r w:rsidRPr="001C6AE1">
        <w:br/>
      </w:r>
      <w:r w:rsidRPr="001C6AE1">
        <w:t xml:space="preserve">Komplett tilbud skal lastes opp i KGV og leveres elektronisk. Kapittel E5 skal signeres, dateres, skannes og lastes opp i KGV sammen med resten av tilbudet. </w:t>
      </w:r>
    </w:p>
    <w:p w:rsidRPr="001C6AE1" w:rsidR="001C6AE1" w:rsidP="001C6AE1" w:rsidRDefault="001C6AE1" w14:paraId="36EB1B1D" w14:textId="77777777"/>
    <w:p w:rsidRPr="001C6AE1" w:rsidR="001C6AE1" w:rsidP="001C6AE1" w:rsidRDefault="001C6AE1" w14:paraId="747C0292" w14:textId="77777777">
      <w:pPr>
        <w:autoSpaceDE w:val="0"/>
        <w:autoSpaceDN w:val="0"/>
        <w:adjustRightInd w:val="0"/>
        <w:rPr>
          <w:color w:val="000000"/>
          <w:lang w:eastAsia="nb-NO"/>
        </w:rPr>
      </w:pPr>
      <w:r w:rsidRPr="001C6AE1">
        <w:rPr>
          <w:color w:val="000000"/>
          <w:lang w:eastAsia="nb-NO"/>
        </w:rPr>
        <w:t xml:space="preserve">Komplett priset kapittel E3 og E4 leveres i form av PDF-fil. </w:t>
      </w:r>
    </w:p>
    <w:p w:rsidR="006210B1" w:rsidP="008851CD" w:rsidRDefault="001C6AE1" w14:paraId="2DC10F3A" w14:textId="397D1458">
      <w:r w:rsidRPr="001C6AE1">
        <w:rPr>
          <w:color w:val="000000"/>
          <w:lang w:eastAsia="nb-NO"/>
        </w:rPr>
        <w:t xml:space="preserve">Fil iht. </w:t>
      </w:r>
      <w:r w:rsidRPr="001C6AE1">
        <w:rPr>
          <w:color w:val="000000"/>
        </w:rPr>
        <w:t xml:space="preserve">NS 3459 utg. </w:t>
      </w:r>
      <w:r w:rsidRPr="001C6AE1">
        <w:rPr>
          <w:color w:val="000000"/>
          <w:lang w:eastAsia="nb-NO"/>
        </w:rPr>
        <w:t>3 av kapittel E3 skal også leveres elektronisk.</w:t>
      </w:r>
      <w:r w:rsidRPr="001C6AE1">
        <w:rPr>
          <w:color w:val="000000"/>
          <w:lang w:eastAsia="nb-NO"/>
        </w:rPr>
        <w:br/>
      </w:r>
      <w:r w:rsidRPr="001C6AE1">
        <w:rPr>
          <w:color w:val="000000"/>
          <w:lang w:eastAsia="nb-NO"/>
        </w:rPr>
        <w:br/>
      </w:r>
      <w:r w:rsidRPr="001C6AE1">
        <w:rPr>
          <w:color w:val="000000"/>
          <w:lang w:eastAsia="nb-NO"/>
        </w:rPr>
        <w:t>Tilbud skal ikke leveres på e-post eller i papirformat.</w:t>
      </w:r>
    </w:p>
    <w:p w:rsidR="00B764C8" w:rsidP="003A57D4" w:rsidRDefault="00B764C8" w14:paraId="2DC10F3B" w14:textId="77777777"/>
    <w:p w:rsidRPr="00325B79" w:rsidR="00C60F5A" w:rsidP="00C60F5A" w:rsidRDefault="006C0574" w14:paraId="2DC10F3C" w14:textId="6F72B229">
      <w:pPr>
        <w:pStyle w:val="Heading1"/>
      </w:pPr>
      <w:bookmarkStart w:name="_Toc388959921" w:id="16"/>
      <w:bookmarkStart w:name="_Toc89694815" w:id="17"/>
      <w:r>
        <w:t>9</w:t>
      </w:r>
      <w:r w:rsidRPr="00325B79" w:rsidR="00C60F5A">
        <w:tab/>
      </w:r>
      <w:r w:rsidRPr="00325B79" w:rsidR="00C60F5A">
        <w:t>Taktisk prising</w:t>
      </w:r>
      <w:bookmarkEnd w:id="16"/>
      <w:bookmarkEnd w:id="17"/>
    </w:p>
    <w:p w:rsidR="00300BEA" w:rsidP="00300BEA" w:rsidRDefault="00C60F5A" w14:paraId="1B2526E7" w14:textId="38B81DDA">
      <w:pPr>
        <w:rPr>
          <w:rFonts w:eastAsiaTheme="minorHAnsi"/>
          <w:lang w:eastAsia="nb-NO"/>
        </w:rPr>
      </w:pPr>
      <w:r w:rsidRPr="00325B79">
        <w:t xml:space="preserve">Tilbud skal prises i henhold til de retningslinjer som fremgår av kontrakten, jf. håndbok </w:t>
      </w:r>
      <w:r>
        <w:t>R761</w:t>
      </w:r>
      <w:r w:rsidRPr="00325B79">
        <w:t xml:space="preserve"> kapittel 4.3</w:t>
      </w:r>
      <w:r w:rsidR="00300BEA">
        <w:t xml:space="preserve"> og kontraktens kap. B3 pkt. 2.1.</w:t>
      </w:r>
      <w:r w:rsidR="00300BEA">
        <w:rPr>
          <w:rFonts w:eastAsiaTheme="minorHAnsi"/>
          <w:lang w:eastAsia="nb-NO"/>
        </w:rPr>
        <w:t xml:space="preserve"> </w:t>
      </w:r>
    </w:p>
    <w:p w:rsidRPr="00325B79" w:rsidR="00C60F5A" w:rsidP="00C60F5A" w:rsidRDefault="00C60F5A" w14:paraId="2DC10F3D" w14:textId="7B5223BC"/>
    <w:p w:rsidR="00C60F5A" w:rsidP="00300BEA" w:rsidRDefault="00466642" w14:paraId="2DC10F47" w14:textId="4E3B0155">
      <w:r w:rsidRPr="00466642">
        <w:t>Tilbud kan bli avvist når det er åpenbart misforhold mellom enhetspris og det enhetsprisen skal dekke, slik at prisene ikke gjenspeiler de faktiske kostnadene</w:t>
      </w:r>
      <w:r w:rsidR="00300BEA">
        <w:t>.</w:t>
      </w:r>
    </w:p>
    <w:p w:rsidRPr="00325B79" w:rsidR="008B14DB" w:rsidP="008B14DB" w:rsidRDefault="008B14DB" w14:paraId="2DC10F48" w14:textId="77777777"/>
    <w:p w:rsidR="008B14DB" w:rsidP="008B14DB" w:rsidRDefault="004B59B2" w14:paraId="2DC10F49" w14:textId="3C3705A7">
      <w:r>
        <w:t xml:space="preserve"> </w:t>
      </w:r>
    </w:p>
    <w:p w:rsidR="00D47032" w:rsidP="00431F57" w:rsidRDefault="006C0574" w14:paraId="25E0A3A6" w14:textId="72EB114F">
      <w:pPr>
        <w:pStyle w:val="Heading1"/>
      </w:pPr>
      <w:bookmarkStart w:name="_Toc89694816" w:id="18"/>
      <w:r>
        <w:t>10</w:t>
      </w:r>
      <w:r w:rsidR="00D47032">
        <w:tab/>
      </w:r>
      <w:r w:rsidR="00D47032">
        <w:t>Avklaringer</w:t>
      </w:r>
      <w:bookmarkEnd w:id="18"/>
    </w:p>
    <w:p w:rsidR="00D47032" w:rsidP="00D47032" w:rsidRDefault="00D47032" w14:paraId="679C4794" w14:textId="77777777">
      <w:r>
        <w:t xml:space="preserve">Oppdragsgiver kan skriftlig be leverandøren om å ettersende, supplere, avklare eller utfylle mottatte opplysninger og dokumentasjon, jf. anskaffelsesforskriften § 23-5 første ledd. </w:t>
      </w:r>
    </w:p>
    <w:p w:rsidR="00D47032" w:rsidP="00D47032" w:rsidRDefault="00D47032" w14:paraId="7172DE4A" w14:textId="77777777"/>
    <w:p w:rsidR="00D47032" w:rsidP="00D47032" w:rsidRDefault="00D47032" w14:paraId="5EC6C1CE" w14:textId="77777777">
      <w:r>
        <w:t xml:space="preserve">Ved slik skriftlig anmodning vil leverandøren bli gitt en kort tidsfrist, oversittelse av oppsatt frist medfører at eventuelle supplerende opplysninger eller avklaringer ikke tas med i evalueringen av tilbudet.  </w:t>
      </w:r>
    </w:p>
    <w:p w:rsidR="00D47032" w:rsidP="00D47032" w:rsidRDefault="00D47032" w14:paraId="0A05DEAC" w14:textId="77777777"/>
    <w:p w:rsidR="00D47032" w:rsidP="00D47032" w:rsidRDefault="00D47032" w14:paraId="2EE606DD" w14:textId="013EAD97">
      <w:r>
        <w:t>Leverandørene kan ikke gjennom eventuelle avklaringer eller suppleringer forbedre tilbudet.</w:t>
      </w:r>
    </w:p>
    <w:p w:rsidR="00D47032" w:rsidP="00D47032" w:rsidRDefault="00D47032" w14:paraId="5C96284F" w14:textId="07955038"/>
    <w:p w:rsidR="00D47032" w:rsidP="00431F57" w:rsidRDefault="00D955C2" w14:paraId="06333A68" w14:textId="174D4FB8">
      <w:pPr>
        <w:pStyle w:val="Heading1"/>
      </w:pPr>
      <w:bookmarkStart w:name="_Toc89694817" w:id="19"/>
      <w:r>
        <w:t>1</w:t>
      </w:r>
      <w:r w:rsidR="006C0574">
        <w:t>1</w:t>
      </w:r>
      <w:r w:rsidR="00D47032">
        <w:tab/>
      </w:r>
      <w:r w:rsidR="00D47032">
        <w:t>Avslutning av konkurransen</w:t>
      </w:r>
      <w:bookmarkEnd w:id="19"/>
    </w:p>
    <w:p w:rsidR="00D47032" w:rsidP="00431F57" w:rsidRDefault="00D955C2" w14:paraId="5961B742" w14:textId="471B42CF">
      <w:pPr>
        <w:pStyle w:val="Heading2"/>
      </w:pPr>
      <w:bookmarkStart w:name="_Toc89694818" w:id="20"/>
      <w:r>
        <w:t>1</w:t>
      </w:r>
      <w:r w:rsidR="006C0574">
        <w:t>1</w:t>
      </w:r>
      <w:r w:rsidR="00D47032">
        <w:t>.1</w:t>
      </w:r>
      <w:r w:rsidR="00D47032">
        <w:tab/>
      </w:r>
      <w:r w:rsidR="00D47032">
        <w:t>Meddelelse om valg av leverandør</w:t>
      </w:r>
      <w:bookmarkEnd w:id="20"/>
    </w:p>
    <w:p w:rsidR="00D47032" w:rsidP="00D47032" w:rsidRDefault="00D47032" w14:paraId="14C0475B" w14:textId="77777777">
      <w:r>
        <w:t>Oppdragsgiver vil skriftlig informere alle som har levert tilbud i konkurransen om valg av leverandør for kontrakten via KGV.</w:t>
      </w:r>
    </w:p>
    <w:p w:rsidR="00D47032" w:rsidP="00D47032" w:rsidRDefault="00D47032" w14:paraId="2F7E2282" w14:textId="77777777"/>
    <w:p w:rsidR="00D47032" w:rsidP="00431F57" w:rsidRDefault="00D955C2" w14:paraId="14FEB4C3" w14:textId="2F9DC1C8">
      <w:pPr>
        <w:pStyle w:val="Heading2"/>
      </w:pPr>
      <w:bookmarkStart w:name="_Toc89694819" w:id="21"/>
      <w:r>
        <w:t>1</w:t>
      </w:r>
      <w:r w:rsidR="006C0574">
        <w:t>1</w:t>
      </w:r>
      <w:r w:rsidR="00D47032">
        <w:t>.2</w:t>
      </w:r>
      <w:r w:rsidR="00D47032">
        <w:tab/>
      </w:r>
      <w:r w:rsidR="00D47032">
        <w:t>Karensperiode</w:t>
      </w:r>
      <w:bookmarkEnd w:id="21"/>
      <w:r w:rsidR="00D47032">
        <w:t xml:space="preserve"> </w:t>
      </w:r>
    </w:p>
    <w:p w:rsidR="00D47032" w:rsidP="00D47032" w:rsidRDefault="00D47032" w14:paraId="50DB14D7" w14:textId="507FA509">
      <w:r>
        <w:t xml:space="preserve">Karensperioden er på 10 dager, regnet fra datoen da meddelelsen etter </w:t>
      </w:r>
      <w:r w:rsidRPr="00D955C2">
        <w:t xml:space="preserve">punkt </w:t>
      </w:r>
      <w:r w:rsidRPr="00431F57" w:rsidR="00D955C2">
        <w:t>1</w:t>
      </w:r>
      <w:r w:rsidR="00A62311">
        <w:t>1</w:t>
      </w:r>
      <w:r w:rsidRPr="00D955C2">
        <w:t>.1 ble</w:t>
      </w:r>
      <w:r>
        <w:t xml:space="preserve"> sendt leverandørene. Før utløpet av karensperioden kan oppdragsgiver ikke inngå kontrakt med den valgte leverandør(ene), jf. anskaffelsesforskriften § 25-2.</w:t>
      </w:r>
    </w:p>
    <w:p w:rsidR="00D955C2" w:rsidP="00D47032" w:rsidRDefault="00D955C2" w14:paraId="04B10E0A" w14:textId="17744909"/>
    <w:p w:rsidR="00D955C2" w:rsidP="00431F57" w:rsidRDefault="00D955C2" w14:paraId="6322A8F9" w14:textId="29C71FC4">
      <w:pPr>
        <w:pStyle w:val="Heading2"/>
      </w:pPr>
      <w:bookmarkStart w:name="_Toc89694820" w:id="22"/>
      <w:r>
        <w:t>1</w:t>
      </w:r>
      <w:r w:rsidR="006C0574">
        <w:t>1</w:t>
      </w:r>
      <w:r>
        <w:t>.3</w:t>
      </w:r>
      <w:r>
        <w:tab/>
      </w:r>
      <w:r>
        <w:t>Avlysning</w:t>
      </w:r>
      <w:bookmarkEnd w:id="22"/>
    </w:p>
    <w:p w:rsidR="00D955C2" w:rsidP="00D47032" w:rsidRDefault="00D955C2" w14:paraId="6B89D771" w14:textId="7AF28F1C">
      <w:r w:rsidRPr="00D955C2">
        <w:t>Dersom det foreligger saklig grunn</w:t>
      </w:r>
      <w:r w:rsidR="00730EEA">
        <w:t>,</w:t>
      </w:r>
      <w:r w:rsidRPr="00D955C2">
        <w:t xml:space="preserve"> kan oppdragsgiver avlyse konkurransen med øyeblikkelig virkning, jf. anskaffelsesforskriften § 25-4. Alle leverandørene som deltar i konkurransen vil bli skriftlig informert om en eventuell avlysning.</w:t>
      </w:r>
    </w:p>
    <w:p w:rsidRPr="00325B79" w:rsidR="00D47032" w:rsidP="00D47032" w:rsidRDefault="00D47032" w14:paraId="1C496FA5" w14:textId="77777777"/>
    <w:sectPr w:rsidRPr="00325B79" w:rsidR="00D47032">
      <w:headerReference w:type="even" r:id="rId12"/>
      <w:headerReference w:type="default" r:id="rId13"/>
      <w:footerReference w:type="even" r:id="rId14"/>
      <w:footerReference w:type="default" r:id="rId15"/>
      <w:headerReference w:type="first" r:id="rId16"/>
      <w:footerReference w:type="first" r:id="rId17"/>
      <w:pgSz w:w="11906" w:h="16838"/>
      <w:pgMar w:top="1922" w:right="1418" w:bottom="1077"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9101CD" w:rsidRDefault="009101CD" w14:paraId="685E887C" w14:textId="77777777">
      <w:r>
        <w:separator/>
      </w:r>
    </w:p>
  </w:endnote>
  <w:endnote w:type="continuationSeparator" w:id="0">
    <w:p w:rsidR="009101CD" w:rsidRDefault="009101CD" w14:paraId="58740742" w14:textId="77777777">
      <w:r>
        <w:continuationSeparator/>
      </w:r>
    </w:p>
  </w:endnote>
  <w:endnote w:type="continuationNotice" w:id="1">
    <w:p w:rsidR="00622601" w:rsidRDefault="00622601" w14:paraId="624DED51"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9C0B9E" w:rsidRDefault="009C0B9E" w14:paraId="30ADE5BD"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CE517E" w:rsidR="00300BEA" w:rsidP="00300BEA" w:rsidRDefault="00300BEA" w14:paraId="108CB1AC" w14:textId="77777777">
    <w:pPr>
      <w:pStyle w:val="Footer"/>
      <w:rPr>
        <w:bCs/>
        <w:sz w:val="16"/>
        <w:szCs w:val="16"/>
      </w:rPr>
    </w:pPr>
    <w:proofErr w:type="spellStart"/>
    <w:r w:rsidRPr="00CE517E">
      <w:rPr>
        <w:bCs/>
        <w:sz w:val="16"/>
        <w:szCs w:val="16"/>
      </w:rPr>
      <w:t>Maldokument</w:t>
    </w:r>
    <w:proofErr w:type="spellEnd"/>
    <w:r w:rsidRPr="00CE517E">
      <w:rPr>
        <w:bCs/>
        <w:sz w:val="16"/>
        <w:szCs w:val="16"/>
      </w:rPr>
      <w:t xml:space="preserve"> vegoppmerkingskontrakt – Drift og vedlikehold – Over EØS-terskelverdi – 8406 – Åpen anbudskonkurranse.</w:t>
    </w:r>
  </w:p>
  <w:p w:rsidRPr="00300BEA" w:rsidR="004C4199" w:rsidP="00300BEA" w:rsidRDefault="00300BEA" w14:paraId="2DC10F53" w14:textId="2074F4DF">
    <w:pPr>
      <w:pStyle w:val="Footer"/>
      <w:tabs>
        <w:tab w:val="left" w:pos="7655"/>
      </w:tabs>
    </w:pPr>
    <w:r w:rsidRPr="00CE517E">
      <w:rPr>
        <w:bCs/>
        <w:sz w:val="16"/>
        <w:szCs w:val="16"/>
      </w:rPr>
      <w:t>Versjon 20</w:t>
    </w:r>
    <w:r w:rsidR="00A84F54">
      <w:rPr>
        <w:bCs/>
        <w:sz w:val="16"/>
        <w:szCs w:val="16"/>
      </w:rPr>
      <w:t>2</w:t>
    </w:r>
    <w:r w:rsidR="00762FD2">
      <w:rPr>
        <w:bCs/>
        <w:sz w:val="16"/>
        <w:szCs w:val="16"/>
      </w:rPr>
      <w:t>2</w:t>
    </w:r>
    <w:r w:rsidRPr="00CE517E">
      <w:rPr>
        <w:bCs/>
        <w:sz w:val="16"/>
        <w:szCs w:val="16"/>
      </w:rPr>
      <w:t>-</w:t>
    </w:r>
    <w:r w:rsidR="006E05B8">
      <w:rPr>
        <w:bCs/>
        <w:sz w:val="16"/>
        <w:szCs w:val="16"/>
      </w:rPr>
      <w:t>1</w:t>
    </w:r>
    <w:r w:rsidR="009C0B9E">
      <w:rPr>
        <w:bCs/>
        <w:sz w:val="16"/>
        <w:szCs w:val="16"/>
      </w:rPr>
      <w:t>2</w:t>
    </w:r>
    <w:r w:rsidR="00762FD2">
      <w:rPr>
        <w:bCs/>
        <w:sz w:val="16"/>
        <w:szCs w:val="16"/>
      </w:rPr>
      <w:t>-</w:t>
    </w:r>
    <w:r w:rsidR="009C0B9E">
      <w:rPr>
        <w:bCs/>
        <w:sz w:val="16"/>
        <w:szCs w:val="16"/>
      </w:rPr>
      <w:t>2</w:t>
    </w:r>
    <w:r w:rsidR="006E05B8">
      <w:rPr>
        <w:bCs/>
        <w:sz w:val="16"/>
        <w:szCs w:val="16"/>
      </w:rPr>
      <w:t>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9C0B9E" w:rsidRDefault="009C0B9E" w14:paraId="1429C88F"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9101CD" w:rsidRDefault="009101CD" w14:paraId="4E6C0B5D" w14:textId="77777777">
      <w:r>
        <w:separator/>
      </w:r>
    </w:p>
  </w:footnote>
  <w:footnote w:type="continuationSeparator" w:id="0">
    <w:p w:rsidR="009101CD" w:rsidRDefault="009101CD" w14:paraId="791131A7" w14:textId="77777777">
      <w:r>
        <w:continuationSeparator/>
      </w:r>
    </w:p>
  </w:footnote>
  <w:footnote w:type="continuationNotice" w:id="1">
    <w:p w:rsidR="00622601" w:rsidRDefault="00622601" w14:paraId="3DCE4C2D"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9C0B9E" w:rsidRDefault="009C0B9E" w14:paraId="7D6FDBEF"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1B30F4" w:rsidRDefault="001B30F4" w14:paraId="2DC10F4E" w14:textId="18AE8A59">
    <w:pPr>
      <w:pStyle w:val="Header"/>
      <w:tabs>
        <w:tab w:val="clear" w:pos="9072"/>
        <w:tab w:val="right" w:pos="8820"/>
      </w:tabs>
      <w:rPr>
        <w:sz w:val="20"/>
      </w:rPr>
    </w:pPr>
    <w:r>
      <w:rPr>
        <w:sz w:val="20"/>
      </w:rPr>
      <w:t>Statens vegvesen</w:t>
    </w:r>
    <w:r>
      <w:rPr>
        <w:sz w:val="20"/>
      </w:rPr>
      <w:tab/>
    </w:r>
    <w:r>
      <w:rPr>
        <w:sz w:val="20"/>
      </w:rPr>
      <w:tab/>
    </w:r>
    <w:r>
      <w:rPr>
        <w:sz w:val="20"/>
      </w:rPr>
      <w:t xml:space="preserve">B3 - </w:t>
    </w:r>
    <w:r>
      <w:rPr>
        <w:rStyle w:val="PageNumber"/>
        <w:sz w:val="20"/>
      </w:rPr>
      <w:fldChar w:fldCharType="begin"/>
    </w:r>
    <w:r>
      <w:rPr>
        <w:rStyle w:val="PageNumber"/>
        <w:sz w:val="20"/>
      </w:rPr>
      <w:instrText xml:space="preserve"> PAGE </w:instrText>
    </w:r>
    <w:r>
      <w:rPr>
        <w:rStyle w:val="PageNumber"/>
        <w:sz w:val="20"/>
      </w:rPr>
      <w:fldChar w:fldCharType="separate"/>
    </w:r>
    <w:r w:rsidR="005D6EEA">
      <w:rPr>
        <w:rStyle w:val="PageNumber"/>
        <w:noProof/>
        <w:sz w:val="20"/>
      </w:rPr>
      <w:t>1</w:t>
    </w:r>
    <w:r>
      <w:rPr>
        <w:rStyle w:val="PageNumber"/>
        <w:sz w:val="20"/>
      </w:rPr>
      <w:fldChar w:fldCharType="end"/>
    </w:r>
  </w:p>
  <w:p w:rsidR="00603266" w:rsidP="00603266" w:rsidRDefault="00603266" w14:paraId="2DC10F4F" w14:textId="77777777">
    <w:pPr>
      <w:pStyle w:val="Header"/>
      <w:rPr>
        <w:sz w:val="20"/>
      </w:rPr>
    </w:pPr>
    <w:r w:rsidRPr="00416534">
      <w:rPr>
        <w:sz w:val="20"/>
      </w:rPr>
      <w:t>Vegoppmerking</w:t>
    </w:r>
  </w:p>
  <w:p w:rsidR="00667B1B" w:rsidP="00667B1B" w:rsidRDefault="00667B1B" w14:paraId="3C99D62C" w14:textId="77777777">
    <w:pPr>
      <w:pStyle w:val="Header"/>
      <w:rPr>
        <w:sz w:val="20"/>
      </w:rPr>
    </w:pPr>
    <w:r w:rsidRPr="00E90925">
      <w:rPr>
        <w:sz w:val="20"/>
        <w:highlight w:val="lightGray"/>
      </w:rPr>
      <w:t>Kontraktnavn</w:t>
    </w:r>
    <w:r>
      <w:rPr>
        <w:sz w:val="20"/>
      </w:rPr>
      <w:t xml:space="preserve"> </w:t>
    </w:r>
    <w:r w:rsidRPr="009E6629">
      <w:rPr>
        <w:sz w:val="20"/>
      </w:rPr>
      <w:t>20</w:t>
    </w:r>
    <w:r w:rsidRPr="00287EBB">
      <w:rPr>
        <w:sz w:val="20"/>
      </w:rPr>
      <w:t>2</w:t>
    </w:r>
    <w:r w:rsidRPr="009E6629">
      <w:rPr>
        <w:sz w:val="20"/>
        <w:highlight w:val="lightGray"/>
      </w:rPr>
      <w:t>å</w:t>
    </w:r>
    <w:r w:rsidRPr="009E6629">
      <w:rPr>
        <w:sz w:val="20"/>
      </w:rPr>
      <w:t xml:space="preserve"> – 20</w:t>
    </w:r>
    <w:r>
      <w:rPr>
        <w:sz w:val="20"/>
      </w:rPr>
      <w:t>2</w:t>
    </w:r>
    <w:r w:rsidRPr="009E6629">
      <w:rPr>
        <w:sz w:val="20"/>
        <w:highlight w:val="lightGray"/>
      </w:rPr>
      <w:t>å</w:t>
    </w:r>
  </w:p>
  <w:p w:rsidR="001B30F4" w:rsidRDefault="001B30F4" w14:paraId="2DC10F51" w14:textId="77777777">
    <w:pPr>
      <w:pStyle w:val="Header"/>
      <w:rPr>
        <w:b/>
        <w:bCs/>
        <w:sz w:val="20"/>
      </w:rPr>
    </w:pPr>
    <w:r>
      <w:rPr>
        <w:b/>
        <w:bCs/>
        <w:sz w:val="20"/>
      </w:rPr>
      <w:t>B Konkurranseregler og kvalifikasjonskrav</w:t>
    </w:r>
  </w:p>
  <w:p w:rsidR="001B30F4" w:rsidRDefault="001B30F4" w14:paraId="2DC10F52" w14:textId="7517533C">
    <w:pPr>
      <w:pStyle w:val="Header"/>
      <w:pBdr>
        <w:bottom w:val="single" w:color="auto" w:sz="4" w:space="1"/>
      </w:pBdr>
      <w:tabs>
        <w:tab w:val="clear" w:pos="9072"/>
        <w:tab w:val="right" w:pos="8820"/>
      </w:tabs>
      <w:rPr>
        <w:b/>
        <w:bCs/>
        <w:sz w:val="20"/>
      </w:rPr>
    </w:pPr>
    <w:r>
      <w:rPr>
        <w:b/>
        <w:bCs/>
        <w:sz w:val="20"/>
      </w:rPr>
      <w:t xml:space="preserve">B3 </w:t>
    </w:r>
    <w:r w:rsidRPr="00ED0F3F" w:rsidR="00ED0F3F">
      <w:rPr>
        <w:b/>
        <w:bCs/>
        <w:sz w:val="20"/>
      </w:rPr>
      <w:t>Gjennomføring av konkurranse og valg av tilbud</w:t>
    </w:r>
    <w:r>
      <w:rPr>
        <w:b/>
        <w:bCs/>
        <w:sz w:val="20"/>
      </w:rPr>
      <w:tab/>
    </w:r>
    <w:r>
      <w:rPr>
        <w:b/>
        <w:bCs/>
        <w:sz w:val="20"/>
      </w:rPr>
      <w:tab/>
    </w:r>
    <w:r w:rsidRPr="00431F57" w:rsidR="00603266">
      <w:rPr>
        <w:sz w:val="20"/>
      </w:rPr>
      <w:t>20</w:t>
    </w:r>
    <w:r w:rsidRPr="00431F57" w:rsidR="00667B1B">
      <w:rPr>
        <w:sz w:val="20"/>
      </w:rPr>
      <w:t>2</w:t>
    </w:r>
    <w:r w:rsidR="00603266">
      <w:rPr>
        <w:sz w:val="20"/>
        <w:highlight w:val="lightGray"/>
      </w:rPr>
      <w:t>å-</w:t>
    </w:r>
    <w:r w:rsidRPr="004E60AB">
      <w:rPr>
        <w:sz w:val="20"/>
        <w:highlight w:val="lightGray"/>
      </w:rPr>
      <w:t>mm</w:t>
    </w:r>
    <w:r>
      <w:rPr>
        <w:sz w:val="20"/>
        <w:highlight w:val="lightGray"/>
      </w:rPr>
      <w:t>-dd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9C0B9E" w:rsidRDefault="009C0B9E" w14:paraId="08318BF7"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45D3F"/>
    <w:multiLevelType w:val="hybridMultilevel"/>
    <w:tmpl w:val="21AC350A"/>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 w15:restartNumberingAfterBreak="0">
    <w:nsid w:val="1984037E"/>
    <w:multiLevelType w:val="hybridMultilevel"/>
    <w:tmpl w:val="3CD88F4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252C49FD"/>
    <w:multiLevelType w:val="hybridMultilevel"/>
    <w:tmpl w:val="560C6544"/>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3" w15:restartNumberingAfterBreak="0">
    <w:nsid w:val="271A3E87"/>
    <w:multiLevelType w:val="hybridMultilevel"/>
    <w:tmpl w:val="27DC6690"/>
    <w:lvl w:ilvl="0" w:tplc="04090001">
      <w:start w:val="1"/>
      <w:numFmt w:val="bullet"/>
      <w:lvlText w:val=""/>
      <w:lvlJc w:val="left"/>
      <w:pPr>
        <w:tabs>
          <w:tab w:val="num" w:pos="720"/>
        </w:tabs>
        <w:ind w:left="720" w:hanging="360"/>
      </w:pPr>
      <w:rPr>
        <w:rFonts w:hint="default" w:ascii="Symbol" w:hAnsi="Symbol"/>
      </w:rPr>
    </w:lvl>
    <w:lvl w:ilvl="1" w:tplc="04090003" w:tentative="1">
      <w:start w:val="1"/>
      <w:numFmt w:val="bullet"/>
      <w:lvlText w:val="o"/>
      <w:lvlJc w:val="left"/>
      <w:pPr>
        <w:tabs>
          <w:tab w:val="num" w:pos="1440"/>
        </w:tabs>
        <w:ind w:left="1440" w:hanging="360"/>
      </w:pPr>
      <w:rPr>
        <w:rFonts w:hint="default" w:ascii="Courier New" w:hAnsi="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4" w15:restartNumberingAfterBreak="0">
    <w:nsid w:val="37B7275F"/>
    <w:multiLevelType w:val="hybridMultilevel"/>
    <w:tmpl w:val="1E38D1E0"/>
    <w:lvl w:ilvl="0" w:tplc="04090001">
      <w:start w:val="1"/>
      <w:numFmt w:val="bullet"/>
      <w:lvlText w:val=""/>
      <w:lvlJc w:val="left"/>
      <w:pPr>
        <w:tabs>
          <w:tab w:val="num" w:pos="720"/>
        </w:tabs>
        <w:ind w:left="720" w:hanging="360"/>
      </w:pPr>
      <w:rPr>
        <w:rFonts w:hint="default" w:ascii="Symbol" w:hAnsi="Symbol"/>
      </w:rPr>
    </w:lvl>
    <w:lvl w:ilvl="1" w:tplc="04090003" w:tentative="1">
      <w:start w:val="1"/>
      <w:numFmt w:val="bullet"/>
      <w:lvlText w:val="o"/>
      <w:lvlJc w:val="left"/>
      <w:pPr>
        <w:tabs>
          <w:tab w:val="num" w:pos="1440"/>
        </w:tabs>
        <w:ind w:left="1440" w:hanging="360"/>
      </w:pPr>
      <w:rPr>
        <w:rFonts w:hint="default" w:ascii="Courier New" w:hAnsi="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5" w15:restartNumberingAfterBreak="0">
    <w:nsid w:val="41CF672F"/>
    <w:multiLevelType w:val="hybridMultilevel"/>
    <w:tmpl w:val="70AE65C4"/>
    <w:lvl w:ilvl="0" w:tplc="04140017">
      <w:start w:val="1"/>
      <w:numFmt w:val="lowerLetter"/>
      <w:lvlText w:val="%1)"/>
      <w:lvlJc w:val="left"/>
      <w:pPr>
        <w:ind w:left="720" w:hanging="360"/>
      </w:p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6" w15:restartNumberingAfterBreak="0">
    <w:nsid w:val="468F0D1E"/>
    <w:multiLevelType w:val="hybridMultilevel"/>
    <w:tmpl w:val="DF52F4DA"/>
    <w:lvl w:ilvl="0" w:tplc="04090001">
      <w:start w:val="1"/>
      <w:numFmt w:val="bullet"/>
      <w:lvlText w:val=""/>
      <w:lvlJc w:val="left"/>
      <w:pPr>
        <w:tabs>
          <w:tab w:val="num" w:pos="720"/>
        </w:tabs>
        <w:ind w:left="720" w:hanging="360"/>
      </w:pPr>
      <w:rPr>
        <w:rFonts w:hint="default" w:ascii="Symbol" w:hAnsi="Symbol"/>
      </w:rPr>
    </w:lvl>
    <w:lvl w:ilvl="1" w:tplc="04090003" w:tentative="1">
      <w:start w:val="1"/>
      <w:numFmt w:val="bullet"/>
      <w:lvlText w:val="o"/>
      <w:lvlJc w:val="left"/>
      <w:pPr>
        <w:tabs>
          <w:tab w:val="num" w:pos="1440"/>
        </w:tabs>
        <w:ind w:left="1440" w:hanging="360"/>
      </w:pPr>
      <w:rPr>
        <w:rFonts w:hint="default" w:ascii="Courier New" w:hAnsi="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7" w15:restartNumberingAfterBreak="0">
    <w:nsid w:val="618C04B0"/>
    <w:multiLevelType w:val="hybridMultilevel"/>
    <w:tmpl w:val="81DEB6A4"/>
    <w:lvl w:ilvl="0" w:tplc="04140017">
      <w:start w:val="24"/>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8" w15:restartNumberingAfterBreak="0">
    <w:nsid w:val="62A36266"/>
    <w:multiLevelType w:val="hybridMultilevel"/>
    <w:tmpl w:val="3DE0166C"/>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9" w15:restartNumberingAfterBreak="0">
    <w:nsid w:val="7AB24B78"/>
    <w:multiLevelType w:val="hybridMultilevel"/>
    <w:tmpl w:val="A68CD066"/>
    <w:lvl w:ilvl="0" w:tplc="04140001">
      <w:start w:val="1"/>
      <w:numFmt w:val="bullet"/>
      <w:lvlText w:val=""/>
      <w:lvlJc w:val="left"/>
      <w:pPr>
        <w:ind w:left="845" w:hanging="360"/>
      </w:pPr>
      <w:rPr>
        <w:rFonts w:hint="default" w:ascii="Symbol" w:hAnsi="Symbol"/>
      </w:rPr>
    </w:lvl>
    <w:lvl w:ilvl="1" w:tplc="04140003">
      <w:start w:val="1"/>
      <w:numFmt w:val="bullet"/>
      <w:lvlText w:val="o"/>
      <w:lvlJc w:val="left"/>
      <w:pPr>
        <w:ind w:left="1565" w:hanging="360"/>
      </w:pPr>
      <w:rPr>
        <w:rFonts w:hint="default" w:ascii="Courier New" w:hAnsi="Courier New" w:cs="Courier New"/>
      </w:rPr>
    </w:lvl>
    <w:lvl w:ilvl="2" w:tplc="04140005">
      <w:start w:val="1"/>
      <w:numFmt w:val="bullet"/>
      <w:lvlText w:val=""/>
      <w:lvlJc w:val="left"/>
      <w:pPr>
        <w:ind w:left="2285" w:hanging="360"/>
      </w:pPr>
      <w:rPr>
        <w:rFonts w:hint="default" w:ascii="Wingdings" w:hAnsi="Wingdings"/>
      </w:rPr>
    </w:lvl>
    <w:lvl w:ilvl="3" w:tplc="04140001">
      <w:start w:val="1"/>
      <w:numFmt w:val="bullet"/>
      <w:lvlText w:val=""/>
      <w:lvlJc w:val="left"/>
      <w:pPr>
        <w:ind w:left="3005" w:hanging="360"/>
      </w:pPr>
      <w:rPr>
        <w:rFonts w:hint="default" w:ascii="Symbol" w:hAnsi="Symbol"/>
      </w:rPr>
    </w:lvl>
    <w:lvl w:ilvl="4" w:tplc="04140003">
      <w:start w:val="1"/>
      <w:numFmt w:val="bullet"/>
      <w:lvlText w:val="o"/>
      <w:lvlJc w:val="left"/>
      <w:pPr>
        <w:ind w:left="3725" w:hanging="360"/>
      </w:pPr>
      <w:rPr>
        <w:rFonts w:hint="default" w:ascii="Courier New" w:hAnsi="Courier New" w:cs="Courier New"/>
      </w:rPr>
    </w:lvl>
    <w:lvl w:ilvl="5" w:tplc="04140005">
      <w:start w:val="1"/>
      <w:numFmt w:val="bullet"/>
      <w:lvlText w:val=""/>
      <w:lvlJc w:val="left"/>
      <w:pPr>
        <w:ind w:left="4445" w:hanging="360"/>
      </w:pPr>
      <w:rPr>
        <w:rFonts w:hint="default" w:ascii="Wingdings" w:hAnsi="Wingdings"/>
      </w:rPr>
    </w:lvl>
    <w:lvl w:ilvl="6" w:tplc="04140001">
      <w:start w:val="1"/>
      <w:numFmt w:val="bullet"/>
      <w:lvlText w:val=""/>
      <w:lvlJc w:val="left"/>
      <w:pPr>
        <w:ind w:left="5165" w:hanging="360"/>
      </w:pPr>
      <w:rPr>
        <w:rFonts w:hint="default" w:ascii="Symbol" w:hAnsi="Symbol"/>
      </w:rPr>
    </w:lvl>
    <w:lvl w:ilvl="7" w:tplc="04140003">
      <w:start w:val="1"/>
      <w:numFmt w:val="bullet"/>
      <w:lvlText w:val="o"/>
      <w:lvlJc w:val="left"/>
      <w:pPr>
        <w:ind w:left="5885" w:hanging="360"/>
      </w:pPr>
      <w:rPr>
        <w:rFonts w:hint="default" w:ascii="Courier New" w:hAnsi="Courier New" w:cs="Courier New"/>
      </w:rPr>
    </w:lvl>
    <w:lvl w:ilvl="8" w:tplc="04140005">
      <w:start w:val="1"/>
      <w:numFmt w:val="bullet"/>
      <w:lvlText w:val=""/>
      <w:lvlJc w:val="left"/>
      <w:pPr>
        <w:ind w:left="6605" w:hanging="360"/>
      </w:pPr>
      <w:rPr>
        <w:rFonts w:hint="default" w:ascii="Wingdings" w:hAnsi="Wingdings"/>
      </w:rPr>
    </w:lvl>
  </w:abstractNum>
  <w:abstractNum w:abstractNumId="10" w15:restartNumberingAfterBreak="0">
    <w:nsid w:val="7C257248"/>
    <w:multiLevelType w:val="hybridMultilevel"/>
    <w:tmpl w:val="2C9CA8AE"/>
    <w:lvl w:ilvl="0" w:tplc="04090001">
      <w:start w:val="1"/>
      <w:numFmt w:val="bullet"/>
      <w:lvlText w:val=""/>
      <w:lvlJc w:val="left"/>
      <w:pPr>
        <w:tabs>
          <w:tab w:val="num" w:pos="720"/>
        </w:tabs>
        <w:ind w:left="720" w:hanging="360"/>
      </w:pPr>
      <w:rPr>
        <w:rFonts w:hint="default" w:ascii="Symbol" w:hAnsi="Symbol"/>
      </w:rPr>
    </w:lvl>
    <w:lvl w:ilvl="1" w:tplc="04090003" w:tentative="1">
      <w:start w:val="1"/>
      <w:numFmt w:val="bullet"/>
      <w:lvlText w:val="o"/>
      <w:lvlJc w:val="left"/>
      <w:pPr>
        <w:tabs>
          <w:tab w:val="num" w:pos="1440"/>
        </w:tabs>
        <w:ind w:left="1440" w:hanging="360"/>
      </w:pPr>
      <w:rPr>
        <w:rFonts w:hint="default" w:ascii="Courier New" w:hAnsi="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rPr>
    </w:lvl>
    <w:lvl w:ilvl="8" w:tplc="04090005" w:tentative="1">
      <w:start w:val="1"/>
      <w:numFmt w:val="bullet"/>
      <w:lvlText w:val=""/>
      <w:lvlJc w:val="left"/>
      <w:pPr>
        <w:tabs>
          <w:tab w:val="num" w:pos="6480"/>
        </w:tabs>
        <w:ind w:left="6480" w:hanging="360"/>
      </w:pPr>
      <w:rPr>
        <w:rFonts w:hint="default" w:ascii="Wingdings" w:hAnsi="Wingdings"/>
      </w:rPr>
    </w:lvl>
  </w:abstractNum>
  <w:num w:numId="1" w16cid:durableId="1047218082">
    <w:abstractNumId w:val="4"/>
  </w:num>
  <w:num w:numId="2" w16cid:durableId="1316642077">
    <w:abstractNumId w:val="10"/>
  </w:num>
  <w:num w:numId="3" w16cid:durableId="1949509335">
    <w:abstractNumId w:val="6"/>
  </w:num>
  <w:num w:numId="4" w16cid:durableId="1017268549">
    <w:abstractNumId w:val="3"/>
  </w:num>
  <w:num w:numId="5" w16cid:durableId="803698313">
    <w:abstractNumId w:val="1"/>
  </w:num>
  <w:num w:numId="6" w16cid:durableId="917135028">
    <w:abstractNumId w:val="2"/>
  </w:num>
  <w:num w:numId="7" w16cid:durableId="1475217381">
    <w:abstractNumId w:val="5"/>
  </w:num>
  <w:num w:numId="8" w16cid:durableId="288973918">
    <w:abstractNumId w:val="0"/>
  </w:num>
  <w:num w:numId="9" w16cid:durableId="956447066">
    <w:abstractNumId w:val="7"/>
  </w:num>
  <w:num w:numId="10" w16cid:durableId="2141072241">
    <w:abstractNumId w:val="9"/>
  </w:num>
  <w:num w:numId="11" w16cid:durableId="1154027302">
    <w:abstractNumId w:val="8"/>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56"/>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55C6"/>
    <w:rsid w:val="0000373E"/>
    <w:rsid w:val="0001077E"/>
    <w:rsid w:val="000112CA"/>
    <w:rsid w:val="00014395"/>
    <w:rsid w:val="00016109"/>
    <w:rsid w:val="0001694F"/>
    <w:rsid w:val="00035679"/>
    <w:rsid w:val="000C5751"/>
    <w:rsid w:val="000D144C"/>
    <w:rsid w:val="000D27C5"/>
    <w:rsid w:val="000D611A"/>
    <w:rsid w:val="000E70C0"/>
    <w:rsid w:val="001153EB"/>
    <w:rsid w:val="00115A6C"/>
    <w:rsid w:val="00117B9D"/>
    <w:rsid w:val="001228E1"/>
    <w:rsid w:val="001334CA"/>
    <w:rsid w:val="00150C3E"/>
    <w:rsid w:val="00157B78"/>
    <w:rsid w:val="00161C76"/>
    <w:rsid w:val="00172305"/>
    <w:rsid w:val="00172500"/>
    <w:rsid w:val="00175745"/>
    <w:rsid w:val="0017774F"/>
    <w:rsid w:val="0018226A"/>
    <w:rsid w:val="00185F91"/>
    <w:rsid w:val="00186A8E"/>
    <w:rsid w:val="00193453"/>
    <w:rsid w:val="00197FE8"/>
    <w:rsid w:val="001A74B5"/>
    <w:rsid w:val="001B30F4"/>
    <w:rsid w:val="001B312B"/>
    <w:rsid w:val="001C6AE1"/>
    <w:rsid w:val="001C6E77"/>
    <w:rsid w:val="001E3E13"/>
    <w:rsid w:val="001E6D94"/>
    <w:rsid w:val="001F75B3"/>
    <w:rsid w:val="00200485"/>
    <w:rsid w:val="00202CAE"/>
    <w:rsid w:val="002056E3"/>
    <w:rsid w:val="00215BE9"/>
    <w:rsid w:val="002224D5"/>
    <w:rsid w:val="00227A08"/>
    <w:rsid w:val="00227C8F"/>
    <w:rsid w:val="00243DE1"/>
    <w:rsid w:val="00252213"/>
    <w:rsid w:val="00262054"/>
    <w:rsid w:val="002672BD"/>
    <w:rsid w:val="0029310E"/>
    <w:rsid w:val="002A22EC"/>
    <w:rsid w:val="002A586C"/>
    <w:rsid w:val="002A78FD"/>
    <w:rsid w:val="002B124C"/>
    <w:rsid w:val="002B677E"/>
    <w:rsid w:val="002C12B1"/>
    <w:rsid w:val="002C68B4"/>
    <w:rsid w:val="002F24C9"/>
    <w:rsid w:val="002F2C95"/>
    <w:rsid w:val="00300BEA"/>
    <w:rsid w:val="00305A7F"/>
    <w:rsid w:val="00307C80"/>
    <w:rsid w:val="0031155C"/>
    <w:rsid w:val="00325A3F"/>
    <w:rsid w:val="003316B6"/>
    <w:rsid w:val="00331AB9"/>
    <w:rsid w:val="003344AA"/>
    <w:rsid w:val="00355409"/>
    <w:rsid w:val="003817E7"/>
    <w:rsid w:val="003950B9"/>
    <w:rsid w:val="003A57D4"/>
    <w:rsid w:val="003B7741"/>
    <w:rsid w:val="003D02BA"/>
    <w:rsid w:val="003E15FC"/>
    <w:rsid w:val="003E471C"/>
    <w:rsid w:val="003E5DC5"/>
    <w:rsid w:val="00402AB6"/>
    <w:rsid w:val="0040460B"/>
    <w:rsid w:val="0040534E"/>
    <w:rsid w:val="0041553D"/>
    <w:rsid w:val="0041609E"/>
    <w:rsid w:val="00417DFC"/>
    <w:rsid w:val="0042367C"/>
    <w:rsid w:val="00431F57"/>
    <w:rsid w:val="00435350"/>
    <w:rsid w:val="004440CF"/>
    <w:rsid w:val="00444438"/>
    <w:rsid w:val="00446DB8"/>
    <w:rsid w:val="00457348"/>
    <w:rsid w:val="004616CD"/>
    <w:rsid w:val="00462AB3"/>
    <w:rsid w:val="00466642"/>
    <w:rsid w:val="004866E5"/>
    <w:rsid w:val="00492E17"/>
    <w:rsid w:val="004957DC"/>
    <w:rsid w:val="004A0A40"/>
    <w:rsid w:val="004A12E6"/>
    <w:rsid w:val="004A6184"/>
    <w:rsid w:val="004A62AA"/>
    <w:rsid w:val="004B59B2"/>
    <w:rsid w:val="004C4199"/>
    <w:rsid w:val="004C4494"/>
    <w:rsid w:val="004D442F"/>
    <w:rsid w:val="004E0AA4"/>
    <w:rsid w:val="004E2E06"/>
    <w:rsid w:val="004E60AB"/>
    <w:rsid w:val="004E728F"/>
    <w:rsid w:val="005108F3"/>
    <w:rsid w:val="00530A32"/>
    <w:rsid w:val="005335AC"/>
    <w:rsid w:val="0053412D"/>
    <w:rsid w:val="00546032"/>
    <w:rsid w:val="0055178B"/>
    <w:rsid w:val="0056441D"/>
    <w:rsid w:val="00586CF4"/>
    <w:rsid w:val="00592311"/>
    <w:rsid w:val="005929E3"/>
    <w:rsid w:val="005D0EE3"/>
    <w:rsid w:val="005D604E"/>
    <w:rsid w:val="005D6EEA"/>
    <w:rsid w:val="005F6C15"/>
    <w:rsid w:val="00603266"/>
    <w:rsid w:val="00616516"/>
    <w:rsid w:val="006210B1"/>
    <w:rsid w:val="00622601"/>
    <w:rsid w:val="00662E98"/>
    <w:rsid w:val="00667B1B"/>
    <w:rsid w:val="006712E6"/>
    <w:rsid w:val="00686033"/>
    <w:rsid w:val="00697C79"/>
    <w:rsid w:val="006A0D6B"/>
    <w:rsid w:val="006B13E3"/>
    <w:rsid w:val="006C0574"/>
    <w:rsid w:val="006C1A68"/>
    <w:rsid w:val="006D300B"/>
    <w:rsid w:val="006E031B"/>
    <w:rsid w:val="006E05B8"/>
    <w:rsid w:val="006F4531"/>
    <w:rsid w:val="006F5877"/>
    <w:rsid w:val="006F61AF"/>
    <w:rsid w:val="006F61E1"/>
    <w:rsid w:val="00711F64"/>
    <w:rsid w:val="00712ED4"/>
    <w:rsid w:val="007238AF"/>
    <w:rsid w:val="00724861"/>
    <w:rsid w:val="00730EEA"/>
    <w:rsid w:val="007339F3"/>
    <w:rsid w:val="00740AF0"/>
    <w:rsid w:val="00756642"/>
    <w:rsid w:val="00762FD2"/>
    <w:rsid w:val="00790CA4"/>
    <w:rsid w:val="007A6242"/>
    <w:rsid w:val="007D4FFB"/>
    <w:rsid w:val="007E1AE5"/>
    <w:rsid w:val="007E4A5D"/>
    <w:rsid w:val="00806DAC"/>
    <w:rsid w:val="0082548A"/>
    <w:rsid w:val="00825CB0"/>
    <w:rsid w:val="00831F4B"/>
    <w:rsid w:val="008371C6"/>
    <w:rsid w:val="008375EF"/>
    <w:rsid w:val="008461CE"/>
    <w:rsid w:val="00853962"/>
    <w:rsid w:val="008702AF"/>
    <w:rsid w:val="008851CD"/>
    <w:rsid w:val="00885E0D"/>
    <w:rsid w:val="00895303"/>
    <w:rsid w:val="008A0C0F"/>
    <w:rsid w:val="008A0F46"/>
    <w:rsid w:val="008B14DB"/>
    <w:rsid w:val="008B5E5C"/>
    <w:rsid w:val="008D29AC"/>
    <w:rsid w:val="008F08E0"/>
    <w:rsid w:val="008F0CA7"/>
    <w:rsid w:val="009101CD"/>
    <w:rsid w:val="00910B96"/>
    <w:rsid w:val="00912C3A"/>
    <w:rsid w:val="009318A3"/>
    <w:rsid w:val="009327A8"/>
    <w:rsid w:val="00952F24"/>
    <w:rsid w:val="00957C1A"/>
    <w:rsid w:val="009835D6"/>
    <w:rsid w:val="0098429B"/>
    <w:rsid w:val="00994C4E"/>
    <w:rsid w:val="00995988"/>
    <w:rsid w:val="009A5865"/>
    <w:rsid w:val="009A642C"/>
    <w:rsid w:val="009B15B0"/>
    <w:rsid w:val="009B7FC3"/>
    <w:rsid w:val="009C0B9E"/>
    <w:rsid w:val="009C5457"/>
    <w:rsid w:val="009D1E73"/>
    <w:rsid w:val="009D25B2"/>
    <w:rsid w:val="009D666B"/>
    <w:rsid w:val="009E0366"/>
    <w:rsid w:val="009F1BE3"/>
    <w:rsid w:val="00A00C3F"/>
    <w:rsid w:val="00A0744A"/>
    <w:rsid w:val="00A30E64"/>
    <w:rsid w:val="00A345A1"/>
    <w:rsid w:val="00A34D51"/>
    <w:rsid w:val="00A41E9B"/>
    <w:rsid w:val="00A45CB4"/>
    <w:rsid w:val="00A50303"/>
    <w:rsid w:val="00A516D3"/>
    <w:rsid w:val="00A54B4B"/>
    <w:rsid w:val="00A62140"/>
    <w:rsid w:val="00A62311"/>
    <w:rsid w:val="00A7019C"/>
    <w:rsid w:val="00A7041D"/>
    <w:rsid w:val="00A75951"/>
    <w:rsid w:val="00A815D9"/>
    <w:rsid w:val="00A84F54"/>
    <w:rsid w:val="00AA04E9"/>
    <w:rsid w:val="00AA70CF"/>
    <w:rsid w:val="00AA7626"/>
    <w:rsid w:val="00AC4E05"/>
    <w:rsid w:val="00AD4703"/>
    <w:rsid w:val="00AE0498"/>
    <w:rsid w:val="00AE5C70"/>
    <w:rsid w:val="00B10D56"/>
    <w:rsid w:val="00B22993"/>
    <w:rsid w:val="00B30384"/>
    <w:rsid w:val="00B32B09"/>
    <w:rsid w:val="00B603BD"/>
    <w:rsid w:val="00B764C8"/>
    <w:rsid w:val="00B8427D"/>
    <w:rsid w:val="00B93110"/>
    <w:rsid w:val="00B9787B"/>
    <w:rsid w:val="00BB2F40"/>
    <w:rsid w:val="00BB4A94"/>
    <w:rsid w:val="00BD06AF"/>
    <w:rsid w:val="00BD0E62"/>
    <w:rsid w:val="00BE2F6B"/>
    <w:rsid w:val="00BE6E74"/>
    <w:rsid w:val="00BF2CD1"/>
    <w:rsid w:val="00C01DAE"/>
    <w:rsid w:val="00C058DF"/>
    <w:rsid w:val="00C12371"/>
    <w:rsid w:val="00C3242E"/>
    <w:rsid w:val="00C41CA3"/>
    <w:rsid w:val="00C45042"/>
    <w:rsid w:val="00C47D0C"/>
    <w:rsid w:val="00C57B9E"/>
    <w:rsid w:val="00C606F0"/>
    <w:rsid w:val="00C60DEF"/>
    <w:rsid w:val="00C60F5A"/>
    <w:rsid w:val="00C74EA2"/>
    <w:rsid w:val="00C755C6"/>
    <w:rsid w:val="00C81743"/>
    <w:rsid w:val="00C86C61"/>
    <w:rsid w:val="00CD2BF7"/>
    <w:rsid w:val="00CD58AB"/>
    <w:rsid w:val="00CE13CC"/>
    <w:rsid w:val="00CE62B4"/>
    <w:rsid w:val="00CF0ED3"/>
    <w:rsid w:val="00CF4F32"/>
    <w:rsid w:val="00D0325E"/>
    <w:rsid w:val="00D033B9"/>
    <w:rsid w:val="00D12ED8"/>
    <w:rsid w:val="00D14164"/>
    <w:rsid w:val="00D16D16"/>
    <w:rsid w:val="00D20299"/>
    <w:rsid w:val="00D22C92"/>
    <w:rsid w:val="00D24488"/>
    <w:rsid w:val="00D27549"/>
    <w:rsid w:val="00D3036B"/>
    <w:rsid w:val="00D31BA9"/>
    <w:rsid w:val="00D31BDB"/>
    <w:rsid w:val="00D35D85"/>
    <w:rsid w:val="00D35DAA"/>
    <w:rsid w:val="00D36B14"/>
    <w:rsid w:val="00D47032"/>
    <w:rsid w:val="00D5738D"/>
    <w:rsid w:val="00D70EEE"/>
    <w:rsid w:val="00D80ADF"/>
    <w:rsid w:val="00D80F82"/>
    <w:rsid w:val="00D852D2"/>
    <w:rsid w:val="00D955C2"/>
    <w:rsid w:val="00DA72CF"/>
    <w:rsid w:val="00DB2563"/>
    <w:rsid w:val="00DB5721"/>
    <w:rsid w:val="00DC43AD"/>
    <w:rsid w:val="00DD10AA"/>
    <w:rsid w:val="00DD5DF7"/>
    <w:rsid w:val="00DD5E85"/>
    <w:rsid w:val="00DE66AA"/>
    <w:rsid w:val="00DF4968"/>
    <w:rsid w:val="00E074FA"/>
    <w:rsid w:val="00E07859"/>
    <w:rsid w:val="00E11572"/>
    <w:rsid w:val="00E1388F"/>
    <w:rsid w:val="00E15020"/>
    <w:rsid w:val="00E23D31"/>
    <w:rsid w:val="00E26CA3"/>
    <w:rsid w:val="00E5156A"/>
    <w:rsid w:val="00E568E0"/>
    <w:rsid w:val="00E8109D"/>
    <w:rsid w:val="00E93548"/>
    <w:rsid w:val="00E94296"/>
    <w:rsid w:val="00EA1109"/>
    <w:rsid w:val="00EA2F42"/>
    <w:rsid w:val="00EB2E93"/>
    <w:rsid w:val="00ED0F3F"/>
    <w:rsid w:val="00EE248B"/>
    <w:rsid w:val="00F21DA9"/>
    <w:rsid w:val="00F26F47"/>
    <w:rsid w:val="00F35039"/>
    <w:rsid w:val="00F4763A"/>
    <w:rsid w:val="00F53263"/>
    <w:rsid w:val="00F676C5"/>
    <w:rsid w:val="00F844FD"/>
    <w:rsid w:val="00F854F4"/>
    <w:rsid w:val="00F926A8"/>
    <w:rsid w:val="00F97917"/>
    <w:rsid w:val="00FA5AE5"/>
    <w:rsid w:val="00FE0130"/>
    <w:rsid w:val="00FE3590"/>
    <w:rsid w:val="00FE47D7"/>
    <w:rsid w:val="00FF1E18"/>
    <w:rsid w:val="00FF586B"/>
    <w:rsid w:val="00FF7EF0"/>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C10F08"/>
  <w15:docId w15:val="{92D9C310-332F-448A-B70D-ED5811C8A97C}"/>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imes New Roman" w:hAnsi="Times New Roman" w:eastAsia="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uiPriority="0"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Pr>
      <w:sz w:val="24"/>
      <w:szCs w:val="24"/>
      <w:lang w:eastAsia="en-US"/>
    </w:rPr>
  </w:style>
  <w:style w:type="paragraph" w:styleId="Heading1">
    <w:name w:val="heading 1"/>
    <w:basedOn w:val="Normal"/>
    <w:next w:val="Normal"/>
    <w:qFormat/>
    <w:pPr>
      <w:keepNext/>
      <w:spacing w:before="120" w:after="60"/>
      <w:outlineLvl w:val="0"/>
    </w:pPr>
    <w:rPr>
      <w:rFonts w:ascii="Arial" w:hAnsi="Arial" w:cs="Arial"/>
      <w:b/>
      <w:bCs/>
      <w:kern w:val="32"/>
      <w:sz w:val="28"/>
      <w:szCs w:val="32"/>
    </w:rPr>
  </w:style>
  <w:style w:type="paragraph" w:styleId="Heading2">
    <w:name w:val="heading 2"/>
    <w:basedOn w:val="Normal"/>
    <w:next w:val="Normal"/>
    <w:qFormat/>
    <w:pPr>
      <w:keepNext/>
      <w:spacing w:before="60"/>
      <w:outlineLvl w:val="1"/>
    </w:pPr>
    <w:rPr>
      <w:rFonts w:ascii="Arial" w:hAnsi="Arial" w:cs="Arial"/>
      <w:b/>
      <w:bCs/>
      <w:i/>
      <w:iCs/>
      <w:szCs w:val="2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pPr>
      <w:tabs>
        <w:tab w:val="center" w:pos="4536"/>
        <w:tab w:val="right" w:pos="9072"/>
      </w:tabs>
    </w:pPr>
  </w:style>
  <w:style w:type="paragraph" w:styleId="Footer">
    <w:name w:val="footer"/>
    <w:basedOn w:val="Normal"/>
    <w:link w:val="FooterChar"/>
    <w:uiPriority w:val="99"/>
    <w:pPr>
      <w:tabs>
        <w:tab w:val="center" w:pos="4536"/>
        <w:tab w:val="right" w:pos="9072"/>
      </w:tabs>
    </w:pPr>
  </w:style>
  <w:style w:type="character" w:styleId="PageNumber">
    <w:name w:val="page number"/>
    <w:basedOn w:val="DefaultParagraphFont"/>
  </w:style>
  <w:style w:type="character" w:styleId="Hyperlink">
    <w:name w:val="Hyperlink"/>
    <w:basedOn w:val="DefaultParagraphFont"/>
    <w:uiPriority w:val="99"/>
    <w:rPr>
      <w:color w:val="0000FF"/>
      <w:u w:val="single"/>
    </w:rPr>
  </w:style>
  <w:style w:type="paragraph" w:styleId="TOC1">
    <w:name w:val="toc 1"/>
    <w:basedOn w:val="Normal"/>
    <w:next w:val="Normal"/>
    <w:autoRedefine/>
    <w:uiPriority w:val="39"/>
    <w:pPr>
      <w:tabs>
        <w:tab w:val="left" w:pos="360"/>
        <w:tab w:val="right" w:leader="dot" w:pos="8777"/>
      </w:tabs>
    </w:pPr>
    <w:rPr>
      <w:b/>
      <w:noProof/>
      <w:szCs w:val="28"/>
    </w:rPr>
  </w:style>
  <w:style w:type="paragraph" w:styleId="TOC2">
    <w:name w:val="toc 2"/>
    <w:basedOn w:val="Normal"/>
    <w:next w:val="Normal"/>
    <w:autoRedefine/>
    <w:uiPriority w:val="39"/>
    <w:pPr>
      <w:tabs>
        <w:tab w:val="left" w:pos="1080"/>
        <w:tab w:val="right" w:leader="dot" w:pos="8777"/>
      </w:tabs>
      <w:ind w:left="540" w:hanging="180"/>
    </w:pPr>
    <w:rPr>
      <w:noProof/>
      <w:lang w:val="en-GB"/>
    </w:rPr>
  </w:style>
  <w:style w:type="paragraph" w:styleId="BalloonText">
    <w:name w:val="Balloon Text"/>
    <w:basedOn w:val="Normal"/>
    <w:semiHidden/>
    <w:rsid w:val="00EB2E93"/>
    <w:rPr>
      <w:rFonts w:ascii="Tahoma" w:hAnsi="Tahoma" w:cs="Tahoma"/>
      <w:sz w:val="16"/>
      <w:szCs w:val="16"/>
    </w:rPr>
  </w:style>
  <w:style w:type="character" w:styleId="FooterChar" w:customStyle="1">
    <w:name w:val="Footer Char"/>
    <w:basedOn w:val="DefaultParagraphFont"/>
    <w:link w:val="Footer"/>
    <w:uiPriority w:val="99"/>
    <w:rsid w:val="004C4199"/>
    <w:rPr>
      <w:sz w:val="24"/>
      <w:szCs w:val="24"/>
      <w:lang w:eastAsia="en-US"/>
    </w:rPr>
  </w:style>
  <w:style w:type="paragraph" w:styleId="ListParagraph">
    <w:name w:val="List Paragraph"/>
    <w:basedOn w:val="Normal"/>
    <w:uiPriority w:val="34"/>
    <w:qFormat/>
    <w:rsid w:val="00C60F5A"/>
    <w:pPr>
      <w:ind w:left="720"/>
      <w:contextualSpacing/>
    </w:pPr>
  </w:style>
  <w:style w:type="character" w:styleId="HeaderChar" w:customStyle="1">
    <w:name w:val="Header Char"/>
    <w:basedOn w:val="DefaultParagraphFont"/>
    <w:link w:val="Header"/>
    <w:rsid w:val="00603266"/>
    <w:rPr>
      <w:sz w:val="24"/>
      <w:szCs w:val="24"/>
      <w:lang w:eastAsia="en-US"/>
    </w:rPr>
  </w:style>
  <w:style w:type="character" w:styleId="CommentReference">
    <w:name w:val="annotation reference"/>
    <w:basedOn w:val="DefaultParagraphFont"/>
    <w:uiPriority w:val="99"/>
    <w:semiHidden/>
    <w:unhideWhenUsed/>
    <w:rsid w:val="00E93548"/>
    <w:rPr>
      <w:sz w:val="16"/>
      <w:szCs w:val="16"/>
    </w:rPr>
  </w:style>
  <w:style w:type="paragraph" w:styleId="CommentText">
    <w:name w:val="annotation text"/>
    <w:basedOn w:val="Normal"/>
    <w:link w:val="CommentTextChar"/>
    <w:uiPriority w:val="99"/>
    <w:unhideWhenUsed/>
    <w:rsid w:val="00E93548"/>
    <w:rPr>
      <w:sz w:val="20"/>
      <w:szCs w:val="20"/>
    </w:rPr>
  </w:style>
  <w:style w:type="character" w:styleId="CommentTextChar" w:customStyle="1">
    <w:name w:val="Comment Text Char"/>
    <w:basedOn w:val="DefaultParagraphFont"/>
    <w:link w:val="CommentText"/>
    <w:uiPriority w:val="99"/>
    <w:rsid w:val="00E93548"/>
    <w:rPr>
      <w:lang w:eastAsia="en-US"/>
    </w:rPr>
  </w:style>
  <w:style w:type="paragraph" w:styleId="CommentSubject">
    <w:name w:val="annotation subject"/>
    <w:basedOn w:val="CommentText"/>
    <w:next w:val="CommentText"/>
    <w:link w:val="CommentSubjectChar"/>
    <w:uiPriority w:val="99"/>
    <w:semiHidden/>
    <w:unhideWhenUsed/>
    <w:rsid w:val="00E93548"/>
    <w:rPr>
      <w:b/>
      <w:bCs/>
    </w:rPr>
  </w:style>
  <w:style w:type="character" w:styleId="CommentSubjectChar" w:customStyle="1">
    <w:name w:val="Comment Subject Char"/>
    <w:basedOn w:val="CommentTextChar"/>
    <w:link w:val="CommentSubject"/>
    <w:uiPriority w:val="99"/>
    <w:semiHidden/>
    <w:rsid w:val="00E93548"/>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610200">
      <w:bodyDiv w:val="1"/>
      <w:marLeft w:val="0"/>
      <w:marRight w:val="0"/>
      <w:marTop w:val="0"/>
      <w:marBottom w:val="0"/>
      <w:divBdr>
        <w:top w:val="none" w:sz="0" w:space="0" w:color="auto"/>
        <w:left w:val="none" w:sz="0" w:space="0" w:color="auto"/>
        <w:bottom w:val="none" w:sz="0" w:space="0" w:color="auto"/>
        <w:right w:val="none" w:sz="0" w:space="0" w:color="auto"/>
      </w:divBdr>
    </w:div>
    <w:div w:id="400519486">
      <w:bodyDiv w:val="1"/>
      <w:marLeft w:val="0"/>
      <w:marRight w:val="0"/>
      <w:marTop w:val="0"/>
      <w:marBottom w:val="0"/>
      <w:divBdr>
        <w:top w:val="none" w:sz="0" w:space="0" w:color="auto"/>
        <w:left w:val="none" w:sz="0" w:space="0" w:color="auto"/>
        <w:bottom w:val="none" w:sz="0" w:space="0" w:color="auto"/>
        <w:right w:val="none" w:sz="0" w:space="0" w:color="auto"/>
      </w:divBdr>
    </w:div>
    <w:div w:id="613365676">
      <w:bodyDiv w:val="1"/>
      <w:marLeft w:val="0"/>
      <w:marRight w:val="0"/>
      <w:marTop w:val="0"/>
      <w:marBottom w:val="0"/>
      <w:divBdr>
        <w:top w:val="none" w:sz="0" w:space="0" w:color="auto"/>
        <w:left w:val="none" w:sz="0" w:space="0" w:color="auto"/>
        <w:bottom w:val="none" w:sz="0" w:space="0" w:color="auto"/>
        <w:right w:val="none" w:sz="0" w:space="0" w:color="auto"/>
      </w:divBdr>
    </w:div>
    <w:div w:id="1104957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settings" Target="settings.xml" Id="rId8" /><Relationship Type="http://schemas.openxmlformats.org/officeDocument/2006/relationships/header" Target="header2.xml" Id="rId13" /><Relationship Type="http://schemas.openxmlformats.org/officeDocument/2006/relationships/fontTable" Target="fontTable.xml" Id="rId18" /><Relationship Type="http://schemas.openxmlformats.org/officeDocument/2006/relationships/customXml" Target="../customXml/item3.xml" Id="rId3" /><Relationship Type="http://schemas.openxmlformats.org/officeDocument/2006/relationships/styles" Target="styles.xml" Id="rId7" /><Relationship Type="http://schemas.openxmlformats.org/officeDocument/2006/relationships/header" Target="header1.xml" Id="rId12" /><Relationship Type="http://schemas.openxmlformats.org/officeDocument/2006/relationships/footer" Target="footer3.xml" Id="rId17" /><Relationship Type="http://schemas.openxmlformats.org/officeDocument/2006/relationships/customXml" Target="../customXml/item2.xml" Id="rId2" /><Relationship Type="http://schemas.openxmlformats.org/officeDocument/2006/relationships/header" Target="header3.xml" Id="rId16"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endnotes" Target="endnotes.xml" Id="rId11" /><Relationship Type="http://schemas.openxmlformats.org/officeDocument/2006/relationships/customXml" Target="../customXml/item5.xml" Id="rId5" /><Relationship Type="http://schemas.openxmlformats.org/officeDocument/2006/relationships/footer" Target="footer2.xml" Id="rId15" /><Relationship Type="http://schemas.openxmlformats.org/officeDocument/2006/relationships/footnotes" Target="footnotes.xml" Id="rId10" /><Relationship Type="http://schemas.openxmlformats.org/officeDocument/2006/relationships/theme" Target="theme/theme1.xml" Id="rId19" /><Relationship Type="http://schemas.openxmlformats.org/officeDocument/2006/relationships/customXml" Target="../customXml/item4.xml" Id="rId4" /><Relationship Type="http://schemas.openxmlformats.org/officeDocument/2006/relationships/webSettings" Target="webSettings.xml" Id="rId9" /><Relationship Type="http://schemas.openxmlformats.org/officeDocument/2006/relationships/footer" Target="footer1.xml" Id="rId14" /></Relationships>
</file>

<file path=word/_rels/settings.xml.rels><?xml version="1.0" encoding="UTF-8" standalone="yes"?>
<Relationships xmlns="http://schemas.openxmlformats.org/package/2006/relationships"><Relationship Id="rId1" Type="http://schemas.openxmlformats.org/officeDocument/2006/relationships/attachedTemplate" Target="file:///C:\R763%20Vegoppmerking%202017\Vegoppmerking%202018\R763V_B3_Krav_til%20tilbud_og_spesielle_konkurranseregler_20161201.dotx" TargetMode="Externa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491b3e5757f4a00a7c25d6edb0ba887 xmlns="beae3e8e-208c-4b8a-be05-3e30f474ae01">
      <Terms xmlns="http://schemas.microsoft.com/office/infopath/2007/PartnerControls">
        <TermInfo xmlns="http://schemas.microsoft.com/office/infopath/2007/PartnerControls">
          <TermName xmlns="http://schemas.microsoft.com/office/infopath/2007/PartnerControls">Drift og vedlikehold</TermName>
          <TermId xmlns="http://schemas.microsoft.com/office/infopath/2007/PartnerControls">ed01d78b-6be5-4ad2-998f-411aea556b4c</TermId>
        </TermInfo>
      </Terms>
    </h491b3e5757f4a00a7c25d6edb0ba887>
    <mdd69e788dc1498dbcc1a53e4b12ec9a xmlns="beae3e8e-208c-4b8a-be05-3e30f474ae01">
      <Terms xmlns="http://schemas.microsoft.com/office/infopath/2007/PartnerControls">
        <TermInfo xmlns="http://schemas.microsoft.com/office/infopath/2007/PartnerControls">
          <TermName xmlns="http://schemas.microsoft.com/office/infopath/2007/PartnerControls">Under arbeid</TermName>
          <TermId xmlns="http://schemas.microsoft.com/office/infopath/2007/PartnerControls">f39d8bcc-2a80-4417-a67a-9134b0a418c4</TermId>
        </TermInfo>
      </Terms>
    </mdd69e788dc1498dbcc1a53e4b12ec9a>
    <TaxCatchAll xmlns="beae3e8e-208c-4b8a-be05-3e30f474ae01">
      <Value>4</Value>
      <Value>1</Value>
    </TaxCatchAll>
    <m3df137df2ca43aeb5a0ac4f577ac654 xmlns="beae3e8e-208c-4b8a-be05-3e30f474ae01">
      <Terms xmlns="http://schemas.microsoft.com/office/infopath/2007/PartnerControls"/>
    </m3df137df2ca43aeb5a0ac4f577ac654>
    <Sak_x0020_Mime_x0020_360 xmlns="beae3e8e-208c-4b8a-be05-3e30f474ae01">
      <Url xsi:nil="true"/>
      <Description xsi:nil="true"/>
    </Sak_x0020_Mime_x0020_360>
  </documentManagement>
</p:properties>
</file>

<file path=customXml/item3.xml><?xml version="1.0" encoding="utf-8"?>
<ct:contentTypeSchema xmlns:ct="http://schemas.microsoft.com/office/2006/metadata/contentType" xmlns:ma="http://schemas.microsoft.com/office/2006/metadata/properties/metaAttributes" ct:_="" ma:_="" ma:contentTypeName="Referat nynorsk" ma:contentTypeID="0x01010058F483C9552BB5498DA378941DAA737500D8F7D2910A57BE4D9C0F499D068C7567" ma:contentTypeVersion="2" ma:contentTypeDescription="" ma:contentTypeScope="" ma:versionID="b8c4b290e2fd4f3b13c70cd2ca2b8099">
  <xsd:schema xmlns:xsd="http://www.w3.org/2001/XMLSchema" xmlns:xs="http://www.w3.org/2001/XMLSchema" xmlns:p="http://schemas.microsoft.com/office/2006/metadata/properties" xmlns:ns2="beae3e8e-208c-4b8a-be05-3e30f474ae01" targetNamespace="http://schemas.microsoft.com/office/2006/metadata/properties" ma:root="true" ma:fieldsID="e8dbcc499698e1c3b044f4ab8b304bcb" ns2:_="">
    <xsd:import namespace="beae3e8e-208c-4b8a-be05-3e30f474ae01"/>
    <xsd:element name="properties">
      <xsd:complexType>
        <xsd:sequence>
          <xsd:element name="documentManagement">
            <xsd:complexType>
              <xsd:all>
                <xsd:element ref="ns2:h491b3e5757f4a00a7c25d6edb0ba887" minOccurs="0"/>
                <xsd:element ref="ns2:TaxCatchAll" minOccurs="0"/>
                <xsd:element ref="ns2:TaxCatchAllLabel" minOccurs="0"/>
                <xsd:element ref="ns2:m3df137df2ca43aeb5a0ac4f577ac654" minOccurs="0"/>
                <xsd:element ref="ns2:Sak_x0020_Mime_x0020_360" minOccurs="0"/>
                <xsd:element ref="ns2:mdd69e788dc1498dbcc1a53e4b12ec9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ae3e8e-208c-4b8a-be05-3e30f474ae01" elementFormDefault="qualified">
    <xsd:import namespace="http://schemas.microsoft.com/office/2006/documentManagement/types"/>
    <xsd:import namespace="http://schemas.microsoft.com/office/infopath/2007/PartnerControls"/>
    <xsd:element name="h491b3e5757f4a00a7c25d6edb0ba887" ma:index="8" nillable="true" ma:taxonomy="true" ma:internalName="h491b3e5757f4a00a7c25d6edb0ba887" ma:taxonomyFieldName="Organisasjonsenhet" ma:displayName="Organisasjonsenhet" ma:default="" ma:fieldId="{1491b3e5-757f-4a00-a7c2-5d6edb0ba887}" ma:taxonomyMulti="true" ma:sspId="4c297bfe-2ddf-49c0-b48d-5e3f9de3295d" ma:termSetId="b03cc634-47d7-450d-b53d-2863e925e782"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a79969d2-5579-42fe-b12f-40ee7e058faa}" ma:internalName="TaxCatchAll" ma:showField="CatchAllData" ma:web="9517c9f4-e467-4ed4-a509-442b7d26a182">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a79969d2-5579-42fe-b12f-40ee7e058faa}" ma:internalName="TaxCatchAllLabel" ma:readOnly="true" ma:showField="CatchAllDataLabel" ma:web="9517c9f4-e467-4ed4-a509-442b7d26a182">
      <xsd:complexType>
        <xsd:complexContent>
          <xsd:extension base="dms:MultiChoiceLookup">
            <xsd:sequence>
              <xsd:element name="Value" type="dms:Lookup" maxOccurs="unbounded" minOccurs="0" nillable="true"/>
            </xsd:sequence>
          </xsd:extension>
        </xsd:complexContent>
      </xsd:complexType>
    </xsd:element>
    <xsd:element name="m3df137df2ca43aeb5a0ac4f577ac654" ma:index="12" nillable="true" ma:taxonomy="true" ma:internalName="m3df137df2ca43aeb5a0ac4f577ac654" ma:taxonomyFieldName="Prosessomr_x00e5_der" ma:displayName="Prosessområder" ma:default="" ma:fieldId="{63df137d-f2ca-43ae-b5a0-ac4f577ac654}" ma:sspId="4c297bfe-2ddf-49c0-b48d-5e3f9de3295d" ma:termSetId="2583bc30-ab2c-419c-b519-aebcd66245c1" ma:anchorId="00000000-0000-0000-0000-000000000000" ma:open="false" ma:isKeyword="false">
      <xsd:complexType>
        <xsd:sequence>
          <xsd:element ref="pc:Terms" minOccurs="0" maxOccurs="1"/>
        </xsd:sequence>
      </xsd:complexType>
    </xsd:element>
    <xsd:element name="Sak_x0020_Mime_x0020_360" ma:index="14" nillable="true" ma:displayName="Sak Mime 360" ma:format="Hyperlink" ma:internalName="Sak_x0020_Mime_x0020_360">
      <xsd:complexType>
        <xsd:complexContent>
          <xsd:extension base="dms:URL">
            <xsd:sequence>
              <xsd:element name="Url" type="dms:ValidUrl" minOccurs="0" nillable="true"/>
              <xsd:element name="Description" type="xsd:string" nillable="true"/>
            </xsd:sequence>
          </xsd:extension>
        </xsd:complexContent>
      </xsd:complexType>
    </xsd:element>
    <xsd:element name="mdd69e788dc1498dbcc1a53e4b12ec9a" ma:index="15" nillable="true" ma:taxonomy="true" ma:internalName="mdd69e788dc1498dbcc1a53e4b12ec9a" ma:taxonomyFieldName="Dokumentstatus" ma:displayName="Dokumentstatus" ma:readOnly="false" ma:default="1;#Under arbeid|f39d8bcc-2a80-4417-a67a-9134b0a418c4" ma:fieldId="{6dd69e78-8dc1-498d-bcc1-a53e4b12ec9a}" ma:sspId="4c297bfe-2ddf-49c0-b48d-5e3f9de3295d" ma:termSetId="79c2f50f-9c9d-4b9a-9024-7430fd4a1c78"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4c297bfe-2ddf-49c0-b48d-5e3f9de3295d" ContentTypeId="0x01010058F483C9552BB5498DA378941DAA7375" PreviousValue="false" LastSyncTimeStamp="2022-11-15T19:17:57.307Z"/>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78D41B-FE97-4CF8-9F9D-7EA3122DA865}">
  <ds:schemaRefs>
    <ds:schemaRef ds:uri="http://schemas.microsoft.com/sharepoint/v3/contenttype/forms"/>
  </ds:schemaRefs>
</ds:datastoreItem>
</file>

<file path=customXml/itemProps2.xml><?xml version="1.0" encoding="utf-8"?>
<ds:datastoreItem xmlns:ds="http://schemas.openxmlformats.org/officeDocument/2006/customXml" ds:itemID="{E4A47CC7-01B0-408D-BA6F-9E76B9A899B6}">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beae3e8e-208c-4b8a-be05-3e30f474ae01"/>
    <ds:schemaRef ds:uri="http://purl.org/dc/term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BA742FC9-0610-48AA-A1B8-AB826B716C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ae3e8e-208c-4b8a-be05-3e30f474ae0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F34EAD5-FD7D-483D-BD5B-C81BF47A4312}">
  <ds:schemaRefs>
    <ds:schemaRef ds:uri="Microsoft.SharePoint.Taxonomy.ContentTypeSync"/>
  </ds:schemaRefs>
</ds:datastoreItem>
</file>

<file path=customXml/itemProps5.xml><?xml version="1.0" encoding="utf-8"?>
<ds:datastoreItem xmlns:ds="http://schemas.openxmlformats.org/officeDocument/2006/customXml" ds:itemID="{4C36FAF1-721F-4B3C-ADC4-B7EE4BC6A1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R763V_B3_Krav_til tilbud_og_spesielle_konkurranseregler_20161201.dotx</Template>
  <TotalTime>27</TotalTime>
  <Pages>1</Pages>
  <Words>1855</Words>
  <Characters>10578</Characters>
  <Application>Microsoft Office Word</Application>
  <DocSecurity>4</DocSecurity>
  <Lines>88</Lines>
  <Paragraphs>24</Paragraphs>
  <ScaleCrop>false</ScaleCrop>
  <HeadingPairs>
    <vt:vector size="4" baseType="variant">
      <vt:variant>
        <vt:lpstr>Title</vt:lpstr>
      </vt:variant>
      <vt:variant>
        <vt:i4>1</vt:i4>
      </vt:variant>
      <vt:variant>
        <vt:lpstr>Tittel</vt:lpstr>
      </vt:variant>
      <vt:variant>
        <vt:i4>1</vt:i4>
      </vt:variant>
    </vt:vector>
  </HeadingPairs>
  <TitlesOfParts>
    <vt:vector size="2" baseType="lpstr">
      <vt:lpstr>X</vt:lpstr>
      <vt:lpstr>X</vt:lpstr>
    </vt:vector>
  </TitlesOfParts>
  <Company>ViaNova Plan og Trafikk AS</Company>
  <LinksUpToDate>false</LinksUpToDate>
  <CharactersWithSpaces>12409</CharactersWithSpaces>
  <SharedDoc>false</SharedDoc>
  <HLinks>
    <vt:vector size="102" baseType="variant">
      <vt:variant>
        <vt:i4>2031672</vt:i4>
      </vt:variant>
      <vt:variant>
        <vt:i4>98</vt:i4>
      </vt:variant>
      <vt:variant>
        <vt:i4>0</vt:i4>
      </vt:variant>
      <vt:variant>
        <vt:i4>5</vt:i4>
      </vt:variant>
      <vt:variant>
        <vt:lpwstr/>
      </vt:variant>
      <vt:variant>
        <vt:lpwstr>_Toc89694820</vt:lpwstr>
      </vt:variant>
      <vt:variant>
        <vt:i4>1441851</vt:i4>
      </vt:variant>
      <vt:variant>
        <vt:i4>92</vt:i4>
      </vt:variant>
      <vt:variant>
        <vt:i4>0</vt:i4>
      </vt:variant>
      <vt:variant>
        <vt:i4>5</vt:i4>
      </vt:variant>
      <vt:variant>
        <vt:lpwstr/>
      </vt:variant>
      <vt:variant>
        <vt:lpwstr>_Toc89694819</vt:lpwstr>
      </vt:variant>
      <vt:variant>
        <vt:i4>1507387</vt:i4>
      </vt:variant>
      <vt:variant>
        <vt:i4>86</vt:i4>
      </vt:variant>
      <vt:variant>
        <vt:i4>0</vt:i4>
      </vt:variant>
      <vt:variant>
        <vt:i4>5</vt:i4>
      </vt:variant>
      <vt:variant>
        <vt:lpwstr/>
      </vt:variant>
      <vt:variant>
        <vt:lpwstr>_Toc89694818</vt:lpwstr>
      </vt:variant>
      <vt:variant>
        <vt:i4>1572923</vt:i4>
      </vt:variant>
      <vt:variant>
        <vt:i4>80</vt:i4>
      </vt:variant>
      <vt:variant>
        <vt:i4>0</vt:i4>
      </vt:variant>
      <vt:variant>
        <vt:i4>5</vt:i4>
      </vt:variant>
      <vt:variant>
        <vt:lpwstr/>
      </vt:variant>
      <vt:variant>
        <vt:lpwstr>_Toc89694817</vt:lpwstr>
      </vt:variant>
      <vt:variant>
        <vt:i4>1638459</vt:i4>
      </vt:variant>
      <vt:variant>
        <vt:i4>74</vt:i4>
      </vt:variant>
      <vt:variant>
        <vt:i4>0</vt:i4>
      </vt:variant>
      <vt:variant>
        <vt:i4>5</vt:i4>
      </vt:variant>
      <vt:variant>
        <vt:lpwstr/>
      </vt:variant>
      <vt:variant>
        <vt:lpwstr>_Toc89694816</vt:lpwstr>
      </vt:variant>
      <vt:variant>
        <vt:i4>1703995</vt:i4>
      </vt:variant>
      <vt:variant>
        <vt:i4>68</vt:i4>
      </vt:variant>
      <vt:variant>
        <vt:i4>0</vt:i4>
      </vt:variant>
      <vt:variant>
        <vt:i4>5</vt:i4>
      </vt:variant>
      <vt:variant>
        <vt:lpwstr/>
      </vt:variant>
      <vt:variant>
        <vt:lpwstr>_Toc89694815</vt:lpwstr>
      </vt:variant>
      <vt:variant>
        <vt:i4>1769531</vt:i4>
      </vt:variant>
      <vt:variant>
        <vt:i4>62</vt:i4>
      </vt:variant>
      <vt:variant>
        <vt:i4>0</vt:i4>
      </vt:variant>
      <vt:variant>
        <vt:i4>5</vt:i4>
      </vt:variant>
      <vt:variant>
        <vt:lpwstr/>
      </vt:variant>
      <vt:variant>
        <vt:lpwstr>_Toc89694814</vt:lpwstr>
      </vt:variant>
      <vt:variant>
        <vt:i4>1835067</vt:i4>
      </vt:variant>
      <vt:variant>
        <vt:i4>56</vt:i4>
      </vt:variant>
      <vt:variant>
        <vt:i4>0</vt:i4>
      </vt:variant>
      <vt:variant>
        <vt:i4>5</vt:i4>
      </vt:variant>
      <vt:variant>
        <vt:lpwstr/>
      </vt:variant>
      <vt:variant>
        <vt:lpwstr>_Toc89694813</vt:lpwstr>
      </vt:variant>
      <vt:variant>
        <vt:i4>1900603</vt:i4>
      </vt:variant>
      <vt:variant>
        <vt:i4>50</vt:i4>
      </vt:variant>
      <vt:variant>
        <vt:i4>0</vt:i4>
      </vt:variant>
      <vt:variant>
        <vt:i4>5</vt:i4>
      </vt:variant>
      <vt:variant>
        <vt:lpwstr/>
      </vt:variant>
      <vt:variant>
        <vt:lpwstr>_Toc89694812</vt:lpwstr>
      </vt:variant>
      <vt:variant>
        <vt:i4>1966139</vt:i4>
      </vt:variant>
      <vt:variant>
        <vt:i4>44</vt:i4>
      </vt:variant>
      <vt:variant>
        <vt:i4>0</vt:i4>
      </vt:variant>
      <vt:variant>
        <vt:i4>5</vt:i4>
      </vt:variant>
      <vt:variant>
        <vt:lpwstr/>
      </vt:variant>
      <vt:variant>
        <vt:lpwstr>_Toc89694811</vt:lpwstr>
      </vt:variant>
      <vt:variant>
        <vt:i4>2031675</vt:i4>
      </vt:variant>
      <vt:variant>
        <vt:i4>38</vt:i4>
      </vt:variant>
      <vt:variant>
        <vt:i4>0</vt:i4>
      </vt:variant>
      <vt:variant>
        <vt:i4>5</vt:i4>
      </vt:variant>
      <vt:variant>
        <vt:lpwstr/>
      </vt:variant>
      <vt:variant>
        <vt:lpwstr>_Toc89694810</vt:lpwstr>
      </vt:variant>
      <vt:variant>
        <vt:i4>1441850</vt:i4>
      </vt:variant>
      <vt:variant>
        <vt:i4>32</vt:i4>
      </vt:variant>
      <vt:variant>
        <vt:i4>0</vt:i4>
      </vt:variant>
      <vt:variant>
        <vt:i4>5</vt:i4>
      </vt:variant>
      <vt:variant>
        <vt:lpwstr/>
      </vt:variant>
      <vt:variant>
        <vt:lpwstr>_Toc89694809</vt:lpwstr>
      </vt:variant>
      <vt:variant>
        <vt:i4>1507386</vt:i4>
      </vt:variant>
      <vt:variant>
        <vt:i4>26</vt:i4>
      </vt:variant>
      <vt:variant>
        <vt:i4>0</vt:i4>
      </vt:variant>
      <vt:variant>
        <vt:i4>5</vt:i4>
      </vt:variant>
      <vt:variant>
        <vt:lpwstr/>
      </vt:variant>
      <vt:variant>
        <vt:lpwstr>_Toc89694808</vt:lpwstr>
      </vt:variant>
      <vt:variant>
        <vt:i4>1572922</vt:i4>
      </vt:variant>
      <vt:variant>
        <vt:i4>20</vt:i4>
      </vt:variant>
      <vt:variant>
        <vt:i4>0</vt:i4>
      </vt:variant>
      <vt:variant>
        <vt:i4>5</vt:i4>
      </vt:variant>
      <vt:variant>
        <vt:lpwstr/>
      </vt:variant>
      <vt:variant>
        <vt:lpwstr>_Toc89694807</vt:lpwstr>
      </vt:variant>
      <vt:variant>
        <vt:i4>1638458</vt:i4>
      </vt:variant>
      <vt:variant>
        <vt:i4>14</vt:i4>
      </vt:variant>
      <vt:variant>
        <vt:i4>0</vt:i4>
      </vt:variant>
      <vt:variant>
        <vt:i4>5</vt:i4>
      </vt:variant>
      <vt:variant>
        <vt:lpwstr/>
      </vt:variant>
      <vt:variant>
        <vt:lpwstr>_Toc89694806</vt:lpwstr>
      </vt:variant>
      <vt:variant>
        <vt:i4>1703994</vt:i4>
      </vt:variant>
      <vt:variant>
        <vt:i4>8</vt:i4>
      </vt:variant>
      <vt:variant>
        <vt:i4>0</vt:i4>
      </vt:variant>
      <vt:variant>
        <vt:i4>5</vt:i4>
      </vt:variant>
      <vt:variant>
        <vt:lpwstr/>
      </vt:variant>
      <vt:variant>
        <vt:lpwstr>_Toc89694805</vt:lpwstr>
      </vt:variant>
      <vt:variant>
        <vt:i4>1769530</vt:i4>
      </vt:variant>
      <vt:variant>
        <vt:i4>2</vt:i4>
      </vt:variant>
      <vt:variant>
        <vt:i4>0</vt:i4>
      </vt:variant>
      <vt:variant>
        <vt:i4>5</vt:i4>
      </vt:variant>
      <vt:variant>
        <vt:lpwstr/>
      </vt:variant>
      <vt:variant>
        <vt:lpwstr>_Toc89694804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X</dc:title>
  <dc:subject/>
  <dc:creator>Johansen Rolf</dc:creator>
  <cp:keywords/>
  <cp:lastModifiedBy>Kjell Sture Trymbo</cp:lastModifiedBy>
  <cp:revision>10</cp:revision>
  <cp:lastPrinted>2010-12-16T01:37:00Z</cp:lastPrinted>
  <dcterms:created xsi:type="dcterms:W3CDTF">2022-01-28T18:21:00Z</dcterms:created>
  <dcterms:modified xsi:type="dcterms:W3CDTF">2022-12-21T21:16:00Z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cf16e47-2ef9-4232-918d-e60afd9f4a96_Enabled">
    <vt:lpwstr>true</vt:lpwstr>
  </property>
  <property fmtid="{D5CDD505-2E9C-101B-9397-08002B2CF9AE}" pid="3" name="MSIP_Label_5cf16e47-2ef9-4232-918d-e60afd9f4a96_SetDate">
    <vt:lpwstr>2022-10-27T12:34:17Z</vt:lpwstr>
  </property>
  <property fmtid="{D5CDD505-2E9C-101B-9397-08002B2CF9AE}" pid="4" name="MSIP_Label_5cf16e47-2ef9-4232-918d-e60afd9f4a96_Method">
    <vt:lpwstr>Privileged</vt:lpwstr>
  </property>
  <property fmtid="{D5CDD505-2E9C-101B-9397-08002B2CF9AE}" pid="5" name="MSIP_Label_5cf16e47-2ef9-4232-918d-e60afd9f4a96_Name">
    <vt:lpwstr>Intern</vt:lpwstr>
  </property>
  <property fmtid="{D5CDD505-2E9C-101B-9397-08002B2CF9AE}" pid="6" name="MSIP_Label_5cf16e47-2ef9-4232-918d-e60afd9f4a96_SiteId">
    <vt:lpwstr>38856954-ed55-49f7-8bdd-738ffbbfd390</vt:lpwstr>
  </property>
  <property fmtid="{D5CDD505-2E9C-101B-9397-08002B2CF9AE}" pid="7" name="MSIP_Label_5cf16e47-2ef9-4232-918d-e60afd9f4a96_ActionId">
    <vt:lpwstr>8908d7b6-a355-4841-b40f-0349423340d8</vt:lpwstr>
  </property>
  <property fmtid="{D5CDD505-2E9C-101B-9397-08002B2CF9AE}" pid="8" name="MSIP_Label_5cf16e47-2ef9-4232-918d-e60afd9f4a96_ContentBits">
    <vt:lpwstr>0</vt:lpwstr>
  </property>
  <property fmtid="{D5CDD505-2E9C-101B-9397-08002B2CF9AE}" pid="9" name="TaxKeyword">
    <vt:lpwstr/>
  </property>
  <property fmtid="{D5CDD505-2E9C-101B-9397-08002B2CF9AE}" pid="10" name="Prossområde">
    <vt:lpwstr/>
  </property>
  <property fmtid="{D5CDD505-2E9C-101B-9397-08002B2CF9AE}" pid="11" name="ContentTypeId">
    <vt:lpwstr>0x01010058F483C9552BB5498DA378941DAA737500D8F7D2910A57BE4D9C0F499D068C7567</vt:lpwstr>
  </property>
  <property fmtid="{D5CDD505-2E9C-101B-9397-08002B2CF9AE}" pid="12" name="Knaggtest">
    <vt:lpwstr/>
  </property>
  <property fmtid="{D5CDD505-2E9C-101B-9397-08002B2CF9AE}" pid="13" name="f898bcb951044ca5ba5ee94f74cf616e">
    <vt:lpwstr/>
  </property>
  <property fmtid="{D5CDD505-2E9C-101B-9397-08002B2CF9AE}" pid="14" name="Dokumentstatus">
    <vt:lpwstr>1;#Under arbeid|f39d8bcc-2a80-4417-a67a-9134b0a418c4</vt:lpwstr>
  </property>
  <property fmtid="{D5CDD505-2E9C-101B-9397-08002B2CF9AE}" pid="15" name="Prosessområder">
    <vt:lpwstr/>
  </property>
  <property fmtid="{D5CDD505-2E9C-101B-9397-08002B2CF9AE}" pid="16" name="Organisasjonsenhet">
    <vt:lpwstr>4;#Drift og vedlikehold|ed01d78b-6be5-4ad2-998f-411aea556b4c</vt:lpwstr>
  </property>
  <property fmtid="{D5CDD505-2E9C-101B-9397-08002B2CF9AE}" pid="17" name="xd_ProgID">
    <vt:lpwstr/>
  </property>
  <property fmtid="{D5CDD505-2E9C-101B-9397-08002B2CF9AE}" pid="18" name="ComplianceAssetId">
    <vt:lpwstr/>
  </property>
  <property fmtid="{D5CDD505-2E9C-101B-9397-08002B2CF9AE}" pid="19" name="TemplateUrl">
    <vt:lpwstr/>
  </property>
  <property fmtid="{D5CDD505-2E9C-101B-9397-08002B2CF9AE}" pid="20" name="_ExtendedDescription">
    <vt:lpwstr/>
  </property>
  <property fmtid="{D5CDD505-2E9C-101B-9397-08002B2CF9AE}" pid="21" name="TriggerFlowInfo">
    <vt:lpwstr/>
  </property>
  <property fmtid="{D5CDD505-2E9C-101B-9397-08002B2CF9AE}" pid="22" name="xd_Signature">
    <vt:bool>false</vt:bool>
  </property>
  <property fmtid="{D5CDD505-2E9C-101B-9397-08002B2CF9AE}" pid="23" name="MediaServiceImageTags">
    <vt:lpwstr/>
  </property>
  <property fmtid="{D5CDD505-2E9C-101B-9397-08002B2CF9AE}" pid="26" name="lcf76f155ced4ddcb4097134ff3c332f">
    <vt:lpwstr/>
  </property>
</Properties>
</file>